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00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143"/>
        <w:gridCol w:w="265"/>
        <w:gridCol w:w="188"/>
        <w:gridCol w:w="55"/>
        <w:gridCol w:w="52"/>
        <w:gridCol w:w="136"/>
        <w:gridCol w:w="177"/>
        <w:gridCol w:w="11"/>
        <w:gridCol w:w="122"/>
        <w:gridCol w:w="142"/>
        <w:gridCol w:w="11"/>
        <w:gridCol w:w="157"/>
        <w:gridCol w:w="107"/>
        <w:gridCol w:w="11"/>
        <w:gridCol w:w="192"/>
        <w:gridCol w:w="40"/>
        <w:gridCol w:w="270"/>
        <w:gridCol w:w="162"/>
        <w:gridCol w:w="444"/>
        <w:gridCol w:w="7"/>
        <w:gridCol w:w="4"/>
        <w:gridCol w:w="225"/>
        <w:gridCol w:w="7"/>
        <w:gridCol w:w="43"/>
        <w:gridCol w:w="225"/>
        <w:gridCol w:w="41"/>
        <w:gridCol w:w="10"/>
        <w:gridCol w:w="225"/>
        <w:gridCol w:w="50"/>
        <w:gridCol w:w="25"/>
        <w:gridCol w:w="200"/>
        <w:gridCol w:w="50"/>
        <w:gridCol w:w="60"/>
        <w:gridCol w:w="165"/>
        <w:gridCol w:w="50"/>
        <w:gridCol w:w="95"/>
        <w:gridCol w:w="130"/>
        <w:gridCol w:w="51"/>
        <w:gridCol w:w="129"/>
        <w:gridCol w:w="96"/>
        <w:gridCol w:w="50"/>
        <w:gridCol w:w="164"/>
        <w:gridCol w:w="61"/>
        <w:gridCol w:w="51"/>
        <w:gridCol w:w="198"/>
        <w:gridCol w:w="27"/>
        <w:gridCol w:w="51"/>
        <w:gridCol w:w="225"/>
        <w:gridCol w:w="6"/>
        <w:gridCol w:w="44"/>
        <w:gridCol w:w="115"/>
        <w:gridCol w:w="110"/>
        <w:gridCol w:w="41"/>
        <w:gridCol w:w="66"/>
        <w:gridCol w:w="236"/>
      </w:tblGrid>
      <w:tr w:rsidR="00BF44F3" w:rsidRPr="00091D6D" w:rsidTr="00795F57">
        <w:trPr>
          <w:trHeight w:val="280"/>
          <w:jc w:val="center"/>
        </w:trPr>
        <w:tc>
          <w:tcPr>
            <w:tcW w:w="333" w:type="dxa"/>
            <w:gridSpan w:val="2"/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9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  <w:tcBorders>
              <w:left w:val="single" w:sz="2" w:space="0" w:color="000000"/>
            </w:tcBorders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3"/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32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36" w:type="dxa"/>
            <w:gridSpan w:val="3"/>
            <w:tcBorders>
              <w:left w:val="single" w:sz="2" w:space="0" w:color="000000"/>
            </w:tcBorders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4"/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2" w:type="dxa"/>
            <w:gridSpan w:val="3"/>
          </w:tcPr>
          <w:p w:rsidR="00BF44F3" w:rsidRPr="00091D6D" w:rsidRDefault="00BF44F3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F44F3" w:rsidRPr="00091D6D" w:rsidTr="00795F57">
        <w:trPr>
          <w:gridAfter w:val="1"/>
          <w:wAfter w:w="236" w:type="dxa"/>
          <w:cantSplit/>
          <w:trHeight w:val="527"/>
          <w:jc w:val="center"/>
        </w:trPr>
        <w:tc>
          <w:tcPr>
            <w:tcW w:w="333" w:type="dxa"/>
            <w:gridSpan w:val="2"/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8"/>
            <w:tcBorders>
              <w:top w:val="single" w:sz="2" w:space="0" w:color="000000"/>
            </w:tcBorders>
          </w:tcPr>
          <w:p w:rsidR="00BF44F3" w:rsidRPr="00091D6D" w:rsidRDefault="00BF44F3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7"/>
          </w:tcPr>
          <w:p w:rsidR="00BF44F3" w:rsidRPr="00091D6D" w:rsidRDefault="00BF44F3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Контролор</w:t>
            </w:r>
          </w:p>
          <w:p w:rsidR="00BF44F3" w:rsidRPr="00091D6D" w:rsidRDefault="00BF44F3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2" w:type="dxa"/>
            <w:gridSpan w:val="4"/>
          </w:tcPr>
          <w:p w:rsidR="00BF44F3" w:rsidRPr="00091D6D" w:rsidRDefault="00BF44F3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F44F3" w:rsidRPr="00091D6D" w:rsidTr="00795F57">
        <w:trPr>
          <w:trHeight w:val="280"/>
          <w:jc w:val="center"/>
        </w:trPr>
        <w:tc>
          <w:tcPr>
            <w:tcW w:w="243" w:type="dxa"/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2" w:space="0" w:color="000000"/>
            </w:tcBorders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2" w:space="0" w:color="000000"/>
              <w:bottom w:val="single" w:sz="2" w:space="0" w:color="000000"/>
            </w:tcBorders>
          </w:tcPr>
          <w:p w:rsidR="00BF44F3" w:rsidRPr="008412DE" w:rsidRDefault="00BF44F3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BF44F3" w:rsidRPr="008412DE" w:rsidRDefault="00BF44F3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BF44F3" w:rsidRPr="008412DE" w:rsidRDefault="00BF44F3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BF44F3" w:rsidRPr="008412DE" w:rsidRDefault="00BF44F3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BF44F3" w:rsidRPr="008412DE" w:rsidRDefault="00BF44F3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BF44F3" w:rsidRPr="008412DE" w:rsidRDefault="00BF44F3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BF44F3" w:rsidRPr="008412DE" w:rsidRDefault="00BF44F3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45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BF44F3" w:rsidRPr="008412DE" w:rsidRDefault="00BF44F3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243" w:type="dxa"/>
            <w:gridSpan w:val="3"/>
            <w:tcBorders>
              <w:left w:val="single" w:sz="2" w:space="0" w:color="000000"/>
            </w:tcBorders>
          </w:tcPr>
          <w:p w:rsidR="00BF44F3" w:rsidRPr="008412DE" w:rsidRDefault="00BF44F3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1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F44F3" w:rsidRPr="008412DE" w:rsidRDefault="00BF44F3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31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F44F3" w:rsidRPr="008412DE" w:rsidRDefault="00BF44F3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31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F44F3" w:rsidRPr="008412DE" w:rsidRDefault="00BF44F3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31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BF44F3" w:rsidRPr="008412DE" w:rsidRDefault="00BF44F3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613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F44F3" w:rsidRPr="008412DE" w:rsidRDefault="00BF44F3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236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F44F3" w:rsidRPr="008412DE" w:rsidRDefault="00BF44F3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30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F44F3" w:rsidRPr="008412DE" w:rsidRDefault="00BF44F3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310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:rsidR="00BF44F3" w:rsidRPr="008412DE" w:rsidRDefault="00BF44F3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31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F44F3" w:rsidRPr="008412DE" w:rsidRDefault="00BF44F3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31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F44F3" w:rsidRPr="008412DE" w:rsidRDefault="00BF44F3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31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F44F3" w:rsidRPr="008412DE" w:rsidRDefault="00BF44F3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31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F44F3" w:rsidRPr="008412DE" w:rsidRDefault="00BF44F3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31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F44F3" w:rsidRPr="008412DE" w:rsidRDefault="00BF44F3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309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:rsidR="00BF44F3" w:rsidRPr="008412DE" w:rsidRDefault="00BF44F3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310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:rsidR="00BF44F3" w:rsidRPr="008412DE" w:rsidRDefault="00BF44F3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302" w:type="dxa"/>
            <w:gridSpan w:val="2"/>
            <w:tcBorders>
              <w:left w:val="single" w:sz="2" w:space="0" w:color="000000"/>
            </w:tcBorders>
          </w:tcPr>
          <w:p w:rsidR="00BF44F3" w:rsidRPr="00091D6D" w:rsidRDefault="00BF44F3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F44F3" w:rsidRPr="00091D6D" w:rsidTr="00795F57">
        <w:trPr>
          <w:trHeight w:val="527"/>
          <w:jc w:val="center"/>
        </w:trPr>
        <w:tc>
          <w:tcPr>
            <w:tcW w:w="243" w:type="dxa"/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2" w:space="0" w:color="000000"/>
            </w:tcBorders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243" w:type="dxa"/>
            <w:gridSpan w:val="2"/>
            <w:tcBorders>
              <w:top w:val="single" w:sz="2" w:space="0" w:color="000000"/>
            </w:tcBorders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53" w:type="dxa"/>
            <w:gridSpan w:val="2"/>
            <w:tcBorders>
              <w:top w:val="single" w:sz="2" w:space="0" w:color="000000"/>
            </w:tcBorders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43" w:type="dxa"/>
            <w:gridSpan w:val="3"/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top w:val="single" w:sz="2" w:space="0" w:color="000000"/>
            </w:tcBorders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310" w:type="dxa"/>
            <w:gridSpan w:val="3"/>
            <w:tcBorders>
              <w:top w:val="single" w:sz="2" w:space="0" w:color="000000"/>
            </w:tcBorders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310" w:type="dxa"/>
            <w:gridSpan w:val="3"/>
            <w:tcBorders>
              <w:top w:val="single" w:sz="2" w:space="0" w:color="000000"/>
            </w:tcBorders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310" w:type="dxa"/>
            <w:gridSpan w:val="2"/>
            <w:tcBorders>
              <w:top w:val="single" w:sz="2" w:space="0" w:color="000000"/>
            </w:tcBorders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613" w:type="dxa"/>
            <w:gridSpan w:val="3"/>
            <w:tcBorders>
              <w:top w:val="single" w:sz="2" w:space="0" w:color="000000"/>
            </w:tcBorders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236" w:type="dxa"/>
            <w:gridSpan w:val="3"/>
            <w:tcBorders>
              <w:top w:val="single" w:sz="2" w:space="0" w:color="000000"/>
            </w:tcBorders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309" w:type="dxa"/>
            <w:gridSpan w:val="3"/>
            <w:tcBorders>
              <w:top w:val="single" w:sz="2" w:space="0" w:color="000000"/>
            </w:tcBorders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310" w:type="dxa"/>
            <w:gridSpan w:val="4"/>
            <w:tcBorders>
              <w:top w:val="single" w:sz="2" w:space="0" w:color="000000"/>
            </w:tcBorders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310" w:type="dxa"/>
            <w:gridSpan w:val="3"/>
            <w:tcBorders>
              <w:top w:val="single" w:sz="2" w:space="0" w:color="000000"/>
            </w:tcBorders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310" w:type="dxa"/>
            <w:gridSpan w:val="3"/>
            <w:tcBorders>
              <w:top w:val="single" w:sz="2" w:space="0" w:color="000000"/>
            </w:tcBorders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310" w:type="dxa"/>
            <w:gridSpan w:val="3"/>
            <w:tcBorders>
              <w:top w:val="single" w:sz="2" w:space="0" w:color="000000"/>
            </w:tcBorders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310" w:type="dxa"/>
            <w:gridSpan w:val="3"/>
            <w:tcBorders>
              <w:top w:val="single" w:sz="2" w:space="0" w:color="000000"/>
            </w:tcBorders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310" w:type="dxa"/>
            <w:gridSpan w:val="3"/>
            <w:tcBorders>
              <w:top w:val="single" w:sz="2" w:space="0" w:color="000000"/>
            </w:tcBorders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309" w:type="dxa"/>
            <w:gridSpan w:val="4"/>
            <w:tcBorders>
              <w:top w:val="single" w:sz="2" w:space="0" w:color="000000"/>
            </w:tcBorders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310" w:type="dxa"/>
            <w:gridSpan w:val="4"/>
            <w:tcBorders>
              <w:top w:val="single" w:sz="2" w:space="0" w:color="000000"/>
            </w:tcBorders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  <w:tc>
          <w:tcPr>
            <w:tcW w:w="302" w:type="dxa"/>
            <w:gridSpan w:val="2"/>
          </w:tcPr>
          <w:p w:rsidR="00BF44F3" w:rsidRPr="00091D6D" w:rsidRDefault="00BF44F3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F44F3" w:rsidRPr="00091D6D" w:rsidTr="00795F57">
        <w:trPr>
          <w:gridAfter w:val="4"/>
          <w:wAfter w:w="453" w:type="dxa"/>
          <w:cantSplit/>
          <w:trHeight w:val="559"/>
          <w:jc w:val="center"/>
        </w:trPr>
        <w:tc>
          <w:tcPr>
            <w:tcW w:w="243" w:type="dxa"/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:rsidR="00BF44F3" w:rsidRPr="00091D6D" w:rsidRDefault="00BF44F3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:rsidR="00BF44F3" w:rsidRPr="00091D6D" w:rsidRDefault="00BF44F3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008" w:type="dxa"/>
            <w:gridSpan w:val="14"/>
          </w:tcPr>
          <w:p w:rsidR="00BF44F3" w:rsidRPr="00091D6D" w:rsidRDefault="00BF44F3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43" w:type="dxa"/>
            <w:gridSpan w:val="2"/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914" w:type="dxa"/>
            <w:gridSpan w:val="47"/>
          </w:tcPr>
          <w:p w:rsidR="00BF44F3" w:rsidRPr="00091D6D" w:rsidRDefault="00BF44F3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:rsidR="00BF44F3" w:rsidRPr="00091D6D" w:rsidRDefault="00BF44F3">
      <w:pPr>
        <w:rPr>
          <w:rFonts w:ascii="Arial Narrow" w:hAnsi="Arial Narrow"/>
          <w:sz w:val="22"/>
          <w:szCs w:val="22"/>
          <w:lang w:val="mk-MK"/>
        </w:rPr>
      </w:pPr>
    </w:p>
    <w:p w:rsidR="00BF44F3" w:rsidRPr="00091D6D" w:rsidRDefault="00BF44F3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Pr="00091D6D">
        <w:rPr>
          <w:rFonts w:ascii="Arial Narrow" w:hAnsi="Arial Narrow"/>
          <w:sz w:val="22"/>
          <w:szCs w:val="22"/>
          <w:lang w:val="mk-MK"/>
        </w:rPr>
        <w:t>___</w:t>
      </w:r>
      <w:r w:rsidRPr="006B4F91">
        <w:rPr>
          <w:rFonts w:ascii="Arial Narrow" w:hAnsi="Arial Narrow"/>
          <w:b/>
          <w:sz w:val="22"/>
          <w:szCs w:val="22"/>
          <w:lang w:val="mk-MK"/>
        </w:rPr>
        <w:t>ОМБУ ЛАЗО МИЦЕВ РАЛЕ</w:t>
      </w:r>
      <w:r>
        <w:rPr>
          <w:rFonts w:ascii="Arial Narrow" w:hAnsi="Arial Narrow"/>
          <w:sz w:val="22"/>
          <w:szCs w:val="22"/>
          <w:lang w:val="mk-MK"/>
        </w:rPr>
        <w:t xml:space="preserve"> ___</w:t>
      </w:r>
    </w:p>
    <w:p w:rsidR="00BF44F3" w:rsidRPr="00091D6D" w:rsidRDefault="00BF44F3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 w:rsidRPr="00091D6D">
        <w:rPr>
          <w:rFonts w:ascii="Arial Narrow" w:hAnsi="Arial Narrow"/>
          <w:sz w:val="22"/>
          <w:szCs w:val="22"/>
          <w:lang w:val="mk-MK"/>
        </w:rPr>
        <w:t>_</w:t>
      </w:r>
      <w:r>
        <w:rPr>
          <w:rFonts w:ascii="Arial Narrow" w:hAnsi="Arial Narrow"/>
          <w:sz w:val="22"/>
          <w:szCs w:val="22"/>
          <w:lang w:val="mk-MK"/>
        </w:rPr>
        <w:t>Брака Миладиновци ббКавадарци 415-029</w:t>
      </w:r>
    </w:p>
    <w:p w:rsidR="00BF44F3" w:rsidRPr="00091D6D" w:rsidRDefault="00BF44F3" w:rsidP="00795F57">
      <w:pPr>
        <w:tabs>
          <w:tab w:val="left" w:pos="4678"/>
        </w:tabs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Pr="00091D6D">
        <w:rPr>
          <w:rFonts w:ascii="Arial Narrow" w:hAnsi="Arial Narrow"/>
          <w:sz w:val="22"/>
          <w:szCs w:val="22"/>
          <w:lang w:val="mk-MK"/>
        </w:rPr>
        <w:t>_____</w:t>
      </w:r>
      <w:r w:rsidRPr="006B4F91">
        <w:rPr>
          <w:rFonts w:ascii="Arial Narrow" w:hAnsi="Arial Narrow"/>
          <w:b/>
          <w:sz w:val="22"/>
          <w:szCs w:val="22"/>
          <w:lang w:val="mk-MK"/>
        </w:rPr>
        <w:t>4011992107770</w:t>
      </w:r>
      <w:r w:rsidRPr="00091D6D">
        <w:rPr>
          <w:rFonts w:ascii="Arial Narrow" w:hAnsi="Arial Narrow"/>
          <w:sz w:val="22"/>
          <w:szCs w:val="22"/>
          <w:lang w:val="mk-MK"/>
        </w:rPr>
        <w:t>_____________________________________________</w:t>
      </w:r>
    </w:p>
    <w:p w:rsidR="00BF44F3" w:rsidRPr="00091D6D" w:rsidRDefault="00BF44F3">
      <w:pPr>
        <w:pBdr>
          <w:top w:val="single" w:sz="2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BF44F3" w:rsidRPr="00091D6D" w:rsidRDefault="00BF44F3">
      <w:pPr>
        <w:pBdr>
          <w:top w:val="single" w:sz="2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BF44F3" w:rsidRPr="00091D6D" w:rsidRDefault="00BF44F3">
      <w:pPr>
        <w:pBdr>
          <w:top w:val="single" w:sz="2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BF44F3" w:rsidRPr="00091D6D" w:rsidRDefault="00BF44F3">
      <w:pPr>
        <w:pBdr>
          <w:top w:val="single" w:sz="2" w:space="1" w:color="000000"/>
        </w:pBdr>
        <w:ind w:right="24"/>
        <w:jc w:val="center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(корисници на средства од Буџетот)</w:t>
      </w:r>
    </w:p>
    <w:p w:rsidR="00BF44F3" w:rsidRPr="00091D6D" w:rsidRDefault="00BF44F3" w:rsidP="00795F57">
      <w:pPr>
        <w:pStyle w:val="Heading11"/>
        <w:numPr>
          <w:ilvl w:val="0"/>
          <w:numId w:val="0"/>
        </w:numPr>
        <w:spacing w:line="240" w:lineRule="auto"/>
        <w:rPr>
          <w:rFonts w:ascii="Arial Narrow" w:hAnsi="Arial Narrow"/>
          <w:sz w:val="22"/>
          <w:szCs w:val="22"/>
        </w:rPr>
      </w:pPr>
      <w:r w:rsidRPr="00091D6D">
        <w:rPr>
          <w:rFonts w:ascii="Arial Narrow" w:hAnsi="Arial Narrow"/>
          <w:sz w:val="22"/>
          <w:szCs w:val="22"/>
        </w:rPr>
        <w:t>ПРИХОДИ И РАСХОДИ</w:t>
      </w:r>
    </w:p>
    <w:p w:rsidR="00BF44F3" w:rsidRPr="00091D6D" w:rsidRDefault="00BF44F3" w:rsidP="00795F57">
      <w:pPr>
        <w:spacing w:before="58"/>
        <w:ind w:hanging="425"/>
        <w:jc w:val="center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во текот на годината - Биланс на приходите </w:t>
      </w:r>
      <w:r w:rsidRPr="00091D6D">
        <w:rPr>
          <w:rFonts w:ascii="Arial Narrow" w:hAnsi="Arial Narrow" w:cs="M_Swiss"/>
          <w:color w:val="000000"/>
          <w:sz w:val="22"/>
          <w:szCs w:val="22"/>
          <w:lang w:val="mk-MK"/>
        </w:rPr>
        <w:t>и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расходите</w:t>
      </w:r>
    </w:p>
    <w:p w:rsidR="00BF44F3" w:rsidRPr="00091D6D" w:rsidRDefault="00BF44F3" w:rsidP="00795F57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од </w:t>
      </w:r>
      <w:r w:rsidRPr="00E4410C">
        <w:rPr>
          <w:rFonts w:ascii="Arial Narrow" w:hAnsi="Arial Narrow"/>
          <w:b/>
          <w:color w:val="000000"/>
          <w:sz w:val="22"/>
          <w:szCs w:val="22"/>
          <w:lang w:val="mk-MK"/>
        </w:rPr>
        <w:t>1 јануари до   31.12.</w:t>
      </w:r>
      <w:r w:rsidRPr="00E4410C">
        <w:rPr>
          <w:rFonts w:ascii="Arial Narrow" w:hAnsi="Arial Narrow"/>
          <w:b/>
          <w:color w:val="000000"/>
          <w:sz w:val="22"/>
          <w:szCs w:val="22"/>
          <w:lang w:val="mk-MK"/>
        </w:rPr>
        <w:tab/>
        <w:t>201</w:t>
      </w:r>
      <w:r>
        <w:rPr>
          <w:rFonts w:ascii="Arial Narrow" w:hAnsi="Arial Narrow"/>
          <w:b/>
          <w:color w:val="000000"/>
          <w:sz w:val="22"/>
          <w:szCs w:val="22"/>
          <w:lang w:val="mk-MK"/>
        </w:rPr>
        <w:t>7</w:t>
      </w:r>
      <w:r w:rsidRPr="00E4410C">
        <w:rPr>
          <w:rFonts w:ascii="Arial Narrow" w:hAnsi="Arial Narrow"/>
          <w:b/>
          <w:color w:val="000000"/>
          <w:sz w:val="22"/>
          <w:szCs w:val="22"/>
          <w:lang w:val="mk-MK"/>
        </w:rPr>
        <w:tab/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година</w:t>
      </w:r>
    </w:p>
    <w:p w:rsidR="00BF44F3" w:rsidRPr="00091D6D" w:rsidRDefault="00BF44F3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 w:cs="MakCirT"/>
          <w:color w:val="000000"/>
          <w:sz w:val="22"/>
          <w:szCs w:val="22"/>
          <w:lang w:val="mk-MK"/>
        </w:rPr>
        <w:sectPr w:rsidR="00BF44F3" w:rsidRPr="00091D6D">
          <w:footnotePr>
            <w:pos w:val="beneathText"/>
          </w:footnotePr>
          <w:pgSz w:w="11905" w:h="16837"/>
          <w:pgMar w:top="1440" w:right="734" w:bottom="720" w:left="2146" w:header="720" w:footer="720" w:gutter="0"/>
          <w:cols w:space="720"/>
          <w:rtlGutter/>
          <w:docGrid w:linePitch="360"/>
        </w:sect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</w:t>
      </w:r>
    </w:p>
    <w:p w:rsidR="00BF44F3" w:rsidRPr="00091D6D" w:rsidRDefault="00BF44F3" w:rsidP="00795F57">
      <w:pPr>
        <w:spacing w:after="67"/>
        <w:jc w:val="center"/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        (во денари</w:t>
      </w:r>
      <w:r w:rsidRPr="00091D6D">
        <w:rPr>
          <w:rFonts w:ascii="Arial Narrow" w:hAnsi="Arial Narrow" w:cs="MakCirT"/>
          <w:color w:val="000000"/>
          <w:sz w:val="22"/>
          <w:szCs w:val="22"/>
          <w:lang w:val="mk-MK"/>
        </w:rPr>
        <w:t>)</w:t>
      </w:r>
    </w:p>
    <w:tbl>
      <w:tblPr>
        <w:tblW w:w="0" w:type="auto"/>
        <w:tblInd w:w="-8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0"/>
        <w:gridCol w:w="8"/>
        <w:gridCol w:w="770"/>
        <w:gridCol w:w="3686"/>
        <w:gridCol w:w="786"/>
        <w:gridCol w:w="1765"/>
        <w:gridCol w:w="1661"/>
      </w:tblGrid>
      <w:tr w:rsidR="00BF44F3" w:rsidRPr="00091D6D" w:rsidTr="00091D6D">
        <w:trPr>
          <w:cantSplit/>
          <w:trHeight w:hRule="exact" w:val="552"/>
        </w:trPr>
        <w:tc>
          <w:tcPr>
            <w:tcW w:w="48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795F5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BF44F3" w:rsidRPr="00091D6D" w:rsidRDefault="00BF44F3" w:rsidP="00795F57">
            <w:pPr>
              <w:shd w:val="clear" w:color="auto" w:fill="FFFFFF"/>
              <w:snapToGrid w:val="0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Ред.бр.</w:t>
            </w:r>
          </w:p>
          <w:p w:rsidR="00BF44F3" w:rsidRPr="00091D6D" w:rsidRDefault="00BF44F3" w:rsidP="00795F57">
            <w:pPr>
              <w:shd w:val="clear" w:color="auto" w:fill="FFFFFF"/>
              <w:snapToGrid w:val="0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BF44F3" w:rsidRPr="00091D6D" w:rsidRDefault="00BF44F3" w:rsidP="00795F5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BF44F3" w:rsidRPr="00091D6D" w:rsidRDefault="00BF44F3" w:rsidP="00795F5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BF44F3" w:rsidRPr="00091D6D" w:rsidRDefault="00BF44F3" w:rsidP="00795F5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7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795F5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BF44F3" w:rsidRPr="00091D6D" w:rsidRDefault="00BF44F3" w:rsidP="00795F57">
            <w:pPr>
              <w:shd w:val="clear" w:color="auto" w:fill="FFFFFF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BF44F3" w:rsidRPr="00091D6D" w:rsidRDefault="00BF44F3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BF44F3" w:rsidRPr="00091D6D" w:rsidRDefault="00BF44F3" w:rsidP="00E66266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сметка</w:t>
            </w:r>
          </w:p>
        </w:tc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795F5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BF44F3" w:rsidRPr="00091D6D" w:rsidRDefault="00BF44F3" w:rsidP="00795F5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795F5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BF44F3" w:rsidRPr="00091D6D" w:rsidRDefault="00BF44F3" w:rsidP="00795F5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4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BF44F3" w:rsidRPr="00091D6D" w:rsidTr="00091D6D">
        <w:trPr>
          <w:cantSplit/>
          <w:trHeight w:hRule="exact" w:val="986"/>
        </w:trPr>
        <w:tc>
          <w:tcPr>
            <w:tcW w:w="488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6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BF44F3" w:rsidRPr="00091D6D" w:rsidRDefault="00BF44F3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BF44F3" w:rsidRPr="00091D6D" w:rsidRDefault="00BF44F3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</w:tr>
      <w:tr w:rsidR="00BF44F3" w:rsidRPr="00091D6D" w:rsidTr="00091D6D">
        <w:trPr>
          <w:trHeight w:hRule="exact" w:val="263"/>
        </w:trPr>
        <w:tc>
          <w:tcPr>
            <w:tcW w:w="4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CD2FE9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BF44F3" w:rsidRPr="00091D6D" w:rsidTr="00091D6D">
        <w:trPr>
          <w:trHeight w:hRule="exact" w:val="1053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CD2FE9">
            <w:pPr>
              <w:shd w:val="clear" w:color="auto" w:fill="FFFFFF"/>
              <w:snapToGrid w:val="0"/>
              <w:spacing w:line="360" w:lineRule="auto"/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b/>
                <w:bCs/>
                <w:color w:val="000000"/>
                <w:sz w:val="22"/>
                <w:szCs w:val="22"/>
                <w:lang w:val="mk-MK"/>
              </w:rPr>
              <w:t>РАСХОДИ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:</w:t>
            </w:r>
          </w:p>
          <w:p w:rsidR="00BF44F3" w:rsidRPr="00091D6D" w:rsidRDefault="00BF44F3" w:rsidP="00CD2FE9">
            <w:pPr>
              <w:shd w:val="clear" w:color="auto" w:fill="FFFFFF"/>
              <w:tabs>
                <w:tab w:val="left" w:pos="3827"/>
              </w:tabs>
              <w:spacing w:line="230" w:lineRule="exact"/>
              <w:ind w:right="3"/>
              <w:rPr>
                <w:rFonts w:ascii="Arial Narrow" w:hAnsi="Arial Narrow" w:cs="MAC C Time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ТЕКОВНИ </w:t>
            </w:r>
            <w:r w:rsidRPr="00091D6D">
              <w:rPr>
                <w:rFonts w:ascii="Arial Narrow" w:hAnsi="Arial Narrow" w:cs="MAC C Times"/>
                <w:b/>
                <w:bCs/>
                <w:color w:val="000000"/>
                <w:sz w:val="22"/>
                <w:szCs w:val="22"/>
                <w:lang w:val="mk-MK"/>
              </w:rPr>
              <w:t>РАСХОДИ</w:t>
            </w:r>
            <w:r w:rsidRPr="00091D6D">
              <w:rPr>
                <w:rFonts w:ascii="Arial Narrow" w:hAnsi="Arial Narrow" w:cs="MAC C Times"/>
                <w:color w:val="000000"/>
                <w:sz w:val="22"/>
                <w:szCs w:val="22"/>
                <w:lang w:val="mk-MK"/>
              </w:rPr>
              <w:t xml:space="preserve">  </w:t>
            </w:r>
          </w:p>
          <w:p w:rsidR="00BF44F3" w:rsidRPr="00091D6D" w:rsidRDefault="00BF44F3" w:rsidP="00CD2FE9">
            <w:pPr>
              <w:shd w:val="clear" w:color="auto" w:fill="FFFFFF"/>
              <w:tabs>
                <w:tab w:val="left" w:pos="3827"/>
              </w:tabs>
              <w:spacing w:line="230" w:lineRule="exact"/>
              <w:ind w:right="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(002+007+012+020+024+029+033+039)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001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F25C5" w:rsidRDefault="00BF44F3" w:rsidP="0025503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F25C5" w:rsidRDefault="00BF44F3" w:rsidP="00255039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F44F3" w:rsidRPr="00091D6D" w:rsidTr="00091D6D">
        <w:trPr>
          <w:trHeight w:hRule="exact" w:val="457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spacing w:line="230" w:lineRule="exact"/>
              <w:ind w:left="454" w:right="346" w:hanging="425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а) ПЛАТИ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И НАДОМЕСТОЦИ </w:t>
            </w:r>
          </w:p>
          <w:p w:rsidR="00BF44F3" w:rsidRPr="00091D6D" w:rsidRDefault="00BF44F3">
            <w:pPr>
              <w:shd w:val="clear" w:color="auto" w:fill="FFFFFF"/>
              <w:spacing w:line="230" w:lineRule="exact"/>
              <w:ind w:left="454" w:right="346" w:hanging="425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(од 003 до 006)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right="11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002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F44F3" w:rsidRPr="00091D6D" w:rsidTr="00091D6D">
        <w:trPr>
          <w:trHeight w:hRule="exact" w:val="394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401 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left="4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лати и надоместоци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right="11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003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F44F3" w:rsidRPr="00091D6D" w:rsidTr="00091D6D">
        <w:trPr>
          <w:trHeight w:hRule="exact" w:val="365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402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CD2FE9">
            <w:pPr>
              <w:pStyle w:val="BodyText2"/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Придонеси за социјално осигурување </w:t>
            </w:r>
          </w:p>
          <w:p w:rsidR="00BF44F3" w:rsidRPr="00091D6D" w:rsidRDefault="00BF44F3" w:rsidP="00CD2FE9">
            <w:pPr>
              <w:shd w:val="clear" w:color="auto" w:fill="FFFFFF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004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F44F3" w:rsidRPr="00091D6D" w:rsidTr="00091D6D">
        <w:trPr>
          <w:trHeight w:hRule="exact" w:val="336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403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left="4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Останати придонеси од плати 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005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F44F3" w:rsidRPr="00091D6D" w:rsidTr="00091D6D">
        <w:trPr>
          <w:trHeight w:hRule="exact" w:val="336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404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left="4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Надоместоци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006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F44F3" w:rsidRPr="00091D6D" w:rsidTr="00091D6D">
        <w:trPr>
          <w:trHeight w:hRule="exact" w:val="518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left="312" w:hanging="26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б) РЕЗЕРВИ И НЕДЕФИНИРАНИ РАСХОДИ (од 0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08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до 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011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007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F44F3" w:rsidRPr="00091D6D" w:rsidTr="00091D6D">
        <w:trPr>
          <w:trHeight w:hRule="exact" w:val="515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411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ind w:left="4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Финансирање на нови програми и потпрограми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008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F44F3" w:rsidRPr="00091D6D" w:rsidTr="00091D6D">
        <w:trPr>
          <w:trHeight w:hRule="exact" w:val="55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412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ind w:left="4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Постојана резерва (непредвидливи расходи)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009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F44F3" w:rsidRPr="00091D6D" w:rsidTr="00091D6D">
        <w:trPr>
          <w:trHeight w:hRule="exact" w:val="336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413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left="4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Тековни резерви (разновидни расходи)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010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F44F3" w:rsidRPr="00091D6D" w:rsidTr="00091D6D">
        <w:trPr>
          <w:trHeight w:hRule="exact" w:val="336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414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left="4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Резерви за капитални расходи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011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F44F3" w:rsidRPr="00091D6D" w:rsidTr="00091D6D">
        <w:trPr>
          <w:trHeight w:hRule="exact" w:val="557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bottom"/>
          </w:tcPr>
          <w:p w:rsidR="00BF44F3" w:rsidRPr="00091D6D" w:rsidRDefault="00BF44F3">
            <w:pPr>
              <w:tabs>
                <w:tab w:val="left" w:pos="758"/>
                <w:tab w:val="left" w:pos="3856"/>
              </w:tabs>
              <w:snapToGrid w:val="0"/>
              <w:spacing w:line="230" w:lineRule="exact"/>
              <w:ind w:right="14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в) СТОКИ И УСЛУГИ </w:t>
            </w:r>
          </w:p>
          <w:p w:rsidR="00BF44F3" w:rsidRPr="00091D6D" w:rsidRDefault="00BF44F3">
            <w:pPr>
              <w:tabs>
                <w:tab w:val="left" w:pos="758"/>
                <w:tab w:val="left" w:pos="3856"/>
              </w:tabs>
              <w:snapToGrid w:val="0"/>
              <w:spacing w:line="230" w:lineRule="exact"/>
              <w:ind w:right="144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(од 013 до 019)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012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7E1C2E" w:rsidRDefault="00BF44F3" w:rsidP="0025503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F25C5" w:rsidRDefault="00BF44F3" w:rsidP="00255039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F44F3" w:rsidRPr="00091D6D" w:rsidTr="00091D6D">
        <w:trPr>
          <w:trHeight w:hRule="exact" w:val="346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420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left="5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Патни и дневни расходи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013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F44F3" w:rsidRPr="00091D6D" w:rsidTr="00091D6D">
        <w:trPr>
          <w:trHeight w:hRule="exact" w:val="493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421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ind w:left="5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Комунални услуги, греење, комуникација и транспорт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014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</w:tbl>
    <w:p w:rsidR="00BF44F3" w:rsidRPr="00091D6D" w:rsidRDefault="00BF44F3">
      <w:pPr>
        <w:rPr>
          <w:rFonts w:ascii="Arial Narrow" w:hAnsi="Arial Narrow"/>
          <w:sz w:val="22"/>
          <w:szCs w:val="22"/>
          <w:lang w:val="mk-MK"/>
        </w:rPr>
        <w:sectPr w:rsidR="00BF44F3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BF44F3" w:rsidRPr="00091D6D" w:rsidRDefault="00BF44F3">
      <w:pPr>
        <w:spacing w:after="43"/>
        <w:rPr>
          <w:rFonts w:ascii="Arial Narrow" w:hAnsi="Arial Narrow"/>
          <w:sz w:val="22"/>
          <w:szCs w:val="22"/>
          <w:lang w:val="mk-MK"/>
        </w:rPr>
      </w:pPr>
    </w:p>
    <w:tbl>
      <w:tblPr>
        <w:tblW w:w="0" w:type="auto"/>
        <w:tblInd w:w="-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"/>
        <w:gridCol w:w="578"/>
        <w:gridCol w:w="7"/>
        <w:gridCol w:w="731"/>
        <w:gridCol w:w="7"/>
        <w:gridCol w:w="3860"/>
        <w:gridCol w:w="7"/>
        <w:gridCol w:w="788"/>
        <w:gridCol w:w="7"/>
        <w:gridCol w:w="1403"/>
        <w:gridCol w:w="7"/>
        <w:gridCol w:w="1671"/>
        <w:gridCol w:w="7"/>
      </w:tblGrid>
      <w:tr w:rsidR="00BF44F3" w:rsidRPr="00091D6D" w:rsidTr="006C5A67">
        <w:trPr>
          <w:gridAfter w:val="1"/>
          <w:wAfter w:w="7" w:type="dxa"/>
          <w:cantSplit/>
          <w:trHeight w:hRule="exact" w:val="701"/>
        </w:trPr>
        <w:tc>
          <w:tcPr>
            <w:tcW w:w="58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BF44F3" w:rsidRPr="00091D6D" w:rsidRDefault="00BF44F3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BF44F3" w:rsidRPr="00091D6D" w:rsidRDefault="00BF44F3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BF44F3" w:rsidRPr="00091D6D" w:rsidRDefault="00BF44F3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BF44F3" w:rsidRPr="00091D6D" w:rsidRDefault="00BF44F3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BF44F3" w:rsidRPr="00091D6D" w:rsidRDefault="00BF44F3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BF44F3" w:rsidRPr="00091D6D" w:rsidRDefault="00BF44F3" w:rsidP="00724CB0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BF44F3" w:rsidRPr="00091D6D" w:rsidRDefault="00BF44F3" w:rsidP="00091D6D">
            <w:pPr>
              <w:shd w:val="clear" w:color="auto" w:fill="FFFFFF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BF44F3" w:rsidRPr="00091D6D" w:rsidRDefault="00BF44F3" w:rsidP="00091D6D">
            <w:pPr>
              <w:shd w:val="clear" w:color="auto" w:fill="FFFFFF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BF44F3" w:rsidRPr="00091D6D" w:rsidRDefault="00BF44F3" w:rsidP="00091D6D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BF44F3" w:rsidRPr="00091D6D" w:rsidRDefault="00BF44F3" w:rsidP="00091D6D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BF44F3" w:rsidRPr="00091D6D" w:rsidRDefault="00BF44F3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BF44F3" w:rsidRPr="00091D6D" w:rsidRDefault="00BF44F3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BF44F3" w:rsidRPr="00091D6D" w:rsidRDefault="00BF44F3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</w:p>
          <w:p w:rsidR="00BF44F3" w:rsidRPr="00091D6D" w:rsidRDefault="00BF44F3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BF44F3" w:rsidRPr="00091D6D" w:rsidRDefault="00BF44F3" w:rsidP="00091D6D">
            <w:pPr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08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BF44F3" w:rsidRPr="00091D6D" w:rsidTr="006C5A67">
        <w:trPr>
          <w:gridAfter w:val="1"/>
          <w:wAfter w:w="7" w:type="dxa"/>
          <w:cantSplit/>
          <w:trHeight w:hRule="exact" w:val="839"/>
        </w:trPr>
        <w:tc>
          <w:tcPr>
            <w:tcW w:w="585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Претходна 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BF44F3" w:rsidRPr="00091D6D" w:rsidRDefault="00BF44F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BF44F3" w:rsidRPr="00091D6D" w:rsidRDefault="00BF44F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BF44F3" w:rsidRPr="00091D6D" w:rsidTr="006C5A67">
        <w:trPr>
          <w:gridAfter w:val="1"/>
          <w:wAfter w:w="7" w:type="dxa"/>
          <w:trHeight w:hRule="exact" w:val="283"/>
        </w:trPr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ind w:left="1632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BF44F3" w:rsidRPr="00091D6D" w:rsidTr="006C5A67">
        <w:trPr>
          <w:gridAfter w:val="1"/>
          <w:wAfter w:w="7" w:type="dxa"/>
          <w:trHeight w:hRule="exact" w:val="429"/>
        </w:trPr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7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423</w:t>
            </w:r>
          </w:p>
        </w:tc>
        <w:tc>
          <w:tcPr>
            <w:tcW w:w="3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Материјали и ситен инвентар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015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F44F3" w:rsidRPr="00091D6D" w:rsidTr="006C5A67">
        <w:trPr>
          <w:gridAfter w:val="1"/>
          <w:wAfter w:w="7" w:type="dxa"/>
          <w:trHeight w:hRule="exact" w:val="420"/>
        </w:trPr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7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424</w:t>
            </w:r>
          </w:p>
        </w:tc>
        <w:tc>
          <w:tcPr>
            <w:tcW w:w="3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Поправки и тековно одржување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016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7E1C2E" w:rsidRDefault="00BF44F3" w:rsidP="002C1C06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 w:rsidP="000F25C5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F44F3" w:rsidRPr="00091D6D" w:rsidTr="006C5A67">
        <w:trPr>
          <w:gridAfter w:val="1"/>
          <w:wAfter w:w="7" w:type="dxa"/>
          <w:trHeight w:hRule="exact" w:val="307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425</w:t>
            </w: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ind w:left="62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bookmarkStart w:id="0" w:name="SwXTextPosition1395"/>
            <w:bookmarkEnd w:id="0"/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Договорни услуги</w:t>
            </w:r>
            <w:bookmarkStart w:id="1" w:name="SwXTextPosition14001"/>
            <w:bookmarkEnd w:id="1"/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017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F44F3" w:rsidRPr="00091D6D" w:rsidTr="006C5A67">
        <w:trPr>
          <w:gridAfter w:val="1"/>
          <w:wAfter w:w="7" w:type="dxa"/>
          <w:trHeight w:hRule="exact" w:val="307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426</w:t>
            </w: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ind w:left="4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Други тековни расходи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018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F44F3" w:rsidRPr="00091D6D" w:rsidTr="006C5A67">
        <w:trPr>
          <w:gridAfter w:val="1"/>
          <w:wAfter w:w="7" w:type="dxa"/>
          <w:trHeight w:hRule="exact" w:val="364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bookmarkStart w:id="2" w:name="SwXTextPosition14531"/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427</w:t>
            </w:r>
            <w:bookmarkEnd w:id="2"/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ind w:left="4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Привремени вработувања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019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7E1C2E" w:rsidRDefault="00BF44F3" w:rsidP="000F25C5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F25C5" w:rsidRDefault="00BF44F3" w:rsidP="00255039">
            <w:pPr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F44F3" w:rsidRPr="00091D6D" w:rsidTr="006C5A67">
        <w:trPr>
          <w:gridAfter w:val="1"/>
          <w:wAfter w:w="7" w:type="dxa"/>
          <w:trHeight w:hRule="exact" w:val="715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tabs>
                <w:tab w:val="left" w:pos="312"/>
                <w:tab w:val="left" w:pos="3779"/>
              </w:tabs>
              <w:snapToGrid w:val="0"/>
              <w:spacing w:line="226" w:lineRule="exact"/>
              <w:ind w:left="312" w:right="135" w:hanging="245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г)  ТЕКОВНИ ТРАНСФЕРИ ДО    ВОНБУЏЕТСКИ ФОНДОВИ</w:t>
            </w:r>
          </w:p>
          <w:p w:rsidR="00BF44F3" w:rsidRPr="00091D6D" w:rsidRDefault="00BF44F3" w:rsidP="00091D6D">
            <w:pPr>
              <w:shd w:val="clear" w:color="auto" w:fill="FFFFFF"/>
              <w:tabs>
                <w:tab w:val="left" w:pos="312"/>
                <w:tab w:val="left" w:pos="3779"/>
              </w:tabs>
              <w:spacing w:line="226" w:lineRule="exact"/>
              <w:ind w:left="312" w:right="135" w:hanging="245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( од 021 до 023)                     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w w:val="123"/>
                <w:sz w:val="22"/>
                <w:szCs w:val="22"/>
                <w:lang w:val="mk-MK"/>
              </w:rPr>
              <w:t>020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F44F3" w:rsidRPr="00091D6D" w:rsidTr="006C5A67">
        <w:trPr>
          <w:gridAfter w:val="1"/>
          <w:wAfter w:w="7" w:type="dxa"/>
          <w:trHeight w:hRule="exact" w:val="307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431</w:t>
            </w: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ind w:left="5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>Трансфери до Фондот за ПИОМ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w w:val="123"/>
                <w:sz w:val="22"/>
                <w:szCs w:val="22"/>
                <w:lang w:val="mk-MK"/>
              </w:rPr>
              <w:t>021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F44F3" w:rsidRPr="00091D6D" w:rsidTr="006C5A67">
        <w:trPr>
          <w:gridAfter w:val="1"/>
          <w:wAfter w:w="7" w:type="dxa"/>
          <w:trHeight w:hRule="exact" w:val="458"/>
        </w:trPr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7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432</w:t>
            </w:r>
          </w:p>
        </w:tc>
        <w:tc>
          <w:tcPr>
            <w:tcW w:w="3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napToGrid w:val="0"/>
              <w:ind w:left="6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Трансфери до Агенцијата за вработување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w w:val="123"/>
                <w:sz w:val="22"/>
                <w:szCs w:val="22"/>
                <w:lang w:val="mk-MK"/>
              </w:rPr>
              <w:t>022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F44F3" w:rsidRPr="00091D6D" w:rsidTr="006C5A67">
        <w:trPr>
          <w:gridAfter w:val="1"/>
          <w:wAfter w:w="7" w:type="dxa"/>
          <w:trHeight w:hRule="exact" w:val="505"/>
        </w:trPr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7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433</w:t>
            </w:r>
          </w:p>
        </w:tc>
        <w:tc>
          <w:tcPr>
            <w:tcW w:w="3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napToGrid w:val="0"/>
              <w:spacing w:line="226" w:lineRule="exact"/>
              <w:ind w:left="62" w:right="20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Трансфери до Фондот за здравств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ено осигурување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w w:val="123"/>
                <w:sz w:val="22"/>
                <w:szCs w:val="22"/>
                <w:lang w:val="mk-MK"/>
              </w:rPr>
              <w:t>023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F44F3" w:rsidRPr="00091D6D" w:rsidTr="006C5A67">
        <w:trPr>
          <w:gridAfter w:val="1"/>
          <w:wAfter w:w="7" w:type="dxa"/>
          <w:trHeight w:hRule="exact" w:val="534"/>
        </w:trPr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napToGrid w:val="0"/>
              <w:ind w:left="444" w:hanging="425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д)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ТЕКОВНИ ТРАНСФЕРИ ДО ЕЛС                                   (од 025 до 028)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024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F44F3" w:rsidRPr="00091D6D" w:rsidTr="006C5A67">
        <w:trPr>
          <w:gridAfter w:val="1"/>
          <w:wAfter w:w="7" w:type="dxa"/>
          <w:trHeight w:hRule="exact" w:val="307"/>
        </w:trPr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7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441</w:t>
            </w:r>
          </w:p>
        </w:tc>
        <w:tc>
          <w:tcPr>
            <w:tcW w:w="3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napToGrid w:val="0"/>
              <w:ind w:left="19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Дотации од ДДВ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025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F44F3" w:rsidRPr="00091D6D" w:rsidTr="006C5A67">
        <w:trPr>
          <w:gridAfter w:val="1"/>
          <w:wAfter w:w="7" w:type="dxa"/>
          <w:trHeight w:hRule="exact" w:val="307"/>
        </w:trPr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7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442</w:t>
            </w:r>
          </w:p>
        </w:tc>
        <w:tc>
          <w:tcPr>
            <w:tcW w:w="3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napToGrid w:val="0"/>
              <w:ind w:left="19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Наменски дотации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026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F44F3" w:rsidRPr="00091D6D" w:rsidTr="006C5A67">
        <w:trPr>
          <w:gridAfter w:val="1"/>
          <w:wAfter w:w="7" w:type="dxa"/>
          <w:trHeight w:hRule="exact" w:val="307"/>
        </w:trPr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7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443</w:t>
            </w:r>
          </w:p>
        </w:tc>
        <w:tc>
          <w:tcPr>
            <w:tcW w:w="3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ind w:left="19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Блок дотации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027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F44F3" w:rsidRPr="00091D6D" w:rsidTr="006C5A67">
        <w:trPr>
          <w:gridAfter w:val="1"/>
          <w:wAfter w:w="7" w:type="dxa"/>
          <w:trHeight w:hRule="exact" w:val="570"/>
        </w:trPr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7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444</w:t>
            </w:r>
          </w:p>
        </w:tc>
        <w:tc>
          <w:tcPr>
            <w:tcW w:w="3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ind w:left="19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Дотации за делегирани 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дделни</w:t>
            </w:r>
            <w:r w:rsidRPr="00091D6D">
              <w:rPr>
                <w:rFonts w:ascii="Arial Narrow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надлежности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028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F44F3" w:rsidRPr="00091D6D" w:rsidTr="006C5A67">
        <w:trPr>
          <w:gridAfter w:val="1"/>
          <w:wAfter w:w="7" w:type="dxa"/>
          <w:trHeight w:hRule="exact" w:val="540"/>
        </w:trPr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Default="00BF44F3" w:rsidP="00091D6D">
            <w:pPr>
              <w:shd w:val="clear" w:color="auto" w:fill="FFFFFF"/>
              <w:snapToGrid w:val="0"/>
              <w:ind w:left="302" w:hanging="283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ѓ)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КАМАТНИ ПЛАЌАЊА                             </w:t>
            </w:r>
          </w:p>
          <w:p w:rsidR="00BF44F3" w:rsidRPr="00091D6D" w:rsidRDefault="00BF44F3" w:rsidP="00091D6D">
            <w:pPr>
              <w:shd w:val="clear" w:color="auto" w:fill="FFFFFF"/>
              <w:snapToGrid w:val="0"/>
              <w:ind w:left="302" w:hanging="28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(од 030 до 032)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029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F44F3" w:rsidRPr="00091D6D" w:rsidTr="006C5A67">
        <w:trPr>
          <w:gridAfter w:val="1"/>
          <w:wAfter w:w="7" w:type="dxa"/>
          <w:trHeight w:hRule="exact" w:val="525"/>
        </w:trPr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7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451</w:t>
            </w:r>
          </w:p>
        </w:tc>
        <w:tc>
          <w:tcPr>
            <w:tcW w:w="3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ind w:left="19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нерезидентни кредитори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030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F44F3" w:rsidRPr="00091D6D" w:rsidTr="006C5A67">
        <w:trPr>
          <w:gridAfter w:val="1"/>
          <w:wAfter w:w="7" w:type="dxa"/>
          <w:trHeight w:hRule="exact" w:val="502"/>
        </w:trPr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7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452</w:t>
            </w:r>
          </w:p>
        </w:tc>
        <w:tc>
          <w:tcPr>
            <w:tcW w:w="3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домашни кредитори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031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F44F3" w:rsidRPr="00091D6D" w:rsidTr="006C5A67">
        <w:trPr>
          <w:gridAfter w:val="1"/>
          <w:wAfter w:w="7" w:type="dxa"/>
          <w:trHeight w:hRule="exact" w:val="510"/>
        </w:trPr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7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453</w:t>
            </w:r>
          </w:p>
        </w:tc>
        <w:tc>
          <w:tcPr>
            <w:tcW w:w="3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други нивоа на власт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032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3" w:name="SwXTextPosition7401"/>
            <w:bookmarkStart w:id="4" w:name="SwXTextPosition7402"/>
            <w:bookmarkEnd w:id="3"/>
            <w:bookmarkEnd w:id="4"/>
          </w:p>
        </w:tc>
      </w:tr>
      <w:tr w:rsidR="00BF44F3" w:rsidRPr="00091D6D" w:rsidTr="006C5A67">
        <w:trPr>
          <w:gridAfter w:val="1"/>
          <w:wAfter w:w="7" w:type="dxa"/>
          <w:trHeight w:hRule="exact" w:val="491"/>
        </w:trPr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е)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СУБВЕНЦИИ И ТРАНСФЕРИ                             (од 034 до 038)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033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5" w:name="SwXTextPosition7464"/>
            <w:bookmarkStart w:id="6" w:name="SwXTextPosition7465"/>
            <w:bookmarkEnd w:id="5"/>
            <w:bookmarkEnd w:id="6"/>
          </w:p>
        </w:tc>
      </w:tr>
      <w:tr w:rsidR="00BF44F3" w:rsidRPr="00091D6D" w:rsidTr="006C5A67">
        <w:trPr>
          <w:gridAfter w:val="1"/>
          <w:wAfter w:w="7" w:type="dxa"/>
          <w:trHeight w:hRule="exact" w:val="356"/>
        </w:trPr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7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461</w:t>
            </w:r>
          </w:p>
        </w:tc>
        <w:tc>
          <w:tcPr>
            <w:tcW w:w="3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Субвенции за јавни претпријатија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034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F44F3" w:rsidRPr="00091D6D" w:rsidTr="006C5A67">
        <w:trPr>
          <w:gridAfter w:val="1"/>
          <w:wAfter w:w="7" w:type="dxa"/>
          <w:trHeight w:hRule="exact" w:val="290"/>
        </w:trPr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7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462</w:t>
            </w:r>
          </w:p>
        </w:tc>
        <w:tc>
          <w:tcPr>
            <w:tcW w:w="3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Субвенции за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приватни претпријатија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035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F44F3" w:rsidRPr="00091D6D" w:rsidTr="006C5A67">
        <w:trPr>
          <w:gridAfter w:val="1"/>
          <w:wAfter w:w="7" w:type="dxa"/>
          <w:trHeight w:hRule="exact" w:val="348"/>
        </w:trPr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7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463</w:t>
            </w:r>
          </w:p>
        </w:tc>
        <w:tc>
          <w:tcPr>
            <w:tcW w:w="3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Трансфери до невладини организации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036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F44F3" w:rsidRPr="00091D6D" w:rsidTr="006C5A67">
        <w:trPr>
          <w:gridAfter w:val="1"/>
          <w:wAfter w:w="7" w:type="dxa"/>
          <w:trHeight w:hRule="exact" w:val="353"/>
        </w:trPr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7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464</w:t>
            </w:r>
          </w:p>
        </w:tc>
        <w:tc>
          <w:tcPr>
            <w:tcW w:w="3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Разни трансфери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037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F44F3" w:rsidRPr="00091D6D" w:rsidTr="006C5A67">
        <w:trPr>
          <w:gridAfter w:val="1"/>
          <w:wAfter w:w="7" w:type="dxa"/>
          <w:trHeight w:hRule="exact" w:val="353"/>
        </w:trPr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7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465</w:t>
            </w:r>
          </w:p>
        </w:tc>
        <w:tc>
          <w:tcPr>
            <w:tcW w:w="3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Исплати по извршни исправи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038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F44F3" w:rsidRPr="00091D6D" w:rsidTr="006C5A67">
        <w:trPr>
          <w:gridAfter w:val="1"/>
          <w:wAfter w:w="7" w:type="dxa"/>
          <w:trHeight w:hRule="exact" w:val="491"/>
        </w:trPr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ж)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СОЦИЈАЛНИ БЕНЕФИЦИИ                             (од </w:t>
            </w:r>
            <w:bookmarkStart w:id="7" w:name="SwXTextPosition7607"/>
            <w:bookmarkEnd w:id="7"/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040 до 0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43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039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F44F3" w:rsidRPr="00091D6D" w:rsidTr="006C5A67">
        <w:trPr>
          <w:gridAfter w:val="1"/>
          <w:wAfter w:w="7" w:type="dxa"/>
          <w:trHeight w:hRule="exact" w:val="335"/>
        </w:trPr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7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471</w:t>
            </w:r>
          </w:p>
        </w:tc>
        <w:tc>
          <w:tcPr>
            <w:tcW w:w="3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Социјални надоместоци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040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F44F3" w:rsidRPr="00091D6D" w:rsidTr="006C5A67">
        <w:trPr>
          <w:gridAfter w:val="1"/>
          <w:wAfter w:w="7" w:type="dxa"/>
          <w:trHeight w:hRule="exact" w:val="491"/>
        </w:trPr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7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bookmarkStart w:id="8" w:name="SwXTextPosition7657"/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472</w:t>
            </w:r>
            <w:bookmarkEnd w:id="8"/>
          </w:p>
        </w:tc>
        <w:tc>
          <w:tcPr>
            <w:tcW w:w="3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A46B82">
            <w:pPr>
              <w:shd w:val="clear" w:color="auto" w:fill="FFFFFF"/>
              <w:snapToGrid w:val="0"/>
              <w:ind w:left="2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Плаќања на бенефиции од 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Ф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онд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от за ПИОМ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041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F44F3" w:rsidRPr="00091D6D" w:rsidTr="006C5A67">
        <w:trPr>
          <w:gridAfter w:val="1"/>
          <w:wAfter w:w="7" w:type="dxa"/>
          <w:trHeight w:hRule="exact" w:val="491"/>
        </w:trPr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7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473</w:t>
            </w:r>
          </w:p>
        </w:tc>
        <w:tc>
          <w:tcPr>
            <w:tcW w:w="3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Плаќање на надоместоци од Агенцијата за вработување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042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F44F3" w:rsidRPr="00091D6D" w:rsidTr="006C5A67">
        <w:trPr>
          <w:gridAfter w:val="1"/>
          <w:wAfter w:w="7" w:type="dxa"/>
          <w:trHeight w:hRule="exact" w:val="491"/>
        </w:trPr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7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474</w:t>
            </w:r>
          </w:p>
        </w:tc>
        <w:tc>
          <w:tcPr>
            <w:tcW w:w="3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Плаќање на надоместоци од Ф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ондот за здравствено осигурување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043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F44F3" w:rsidRPr="00091D6D" w:rsidTr="006C5A67">
        <w:trPr>
          <w:gridAfter w:val="1"/>
          <w:wAfter w:w="7" w:type="dxa"/>
          <w:trHeight w:hRule="exact" w:val="712"/>
        </w:trPr>
        <w:tc>
          <w:tcPr>
            <w:tcW w:w="58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BF44F3" w:rsidRPr="00091D6D" w:rsidRDefault="00BF44F3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BF44F3" w:rsidRPr="00091D6D" w:rsidRDefault="00BF44F3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BF44F3" w:rsidRPr="00091D6D" w:rsidRDefault="00BF44F3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BF44F3" w:rsidRPr="00091D6D" w:rsidRDefault="00BF44F3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BF44F3" w:rsidRPr="00091D6D" w:rsidRDefault="00BF44F3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BF44F3" w:rsidRPr="00091D6D" w:rsidRDefault="00BF44F3" w:rsidP="00724CB0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 w:rsidP="00724CB0">
            <w:pPr>
              <w:shd w:val="clear" w:color="auto" w:fill="FFFFFF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BF44F3" w:rsidRPr="00091D6D" w:rsidRDefault="00BF44F3" w:rsidP="00724CB0">
            <w:pPr>
              <w:shd w:val="clear" w:color="auto" w:fill="FFFFFF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BF44F3" w:rsidRPr="00091D6D" w:rsidRDefault="00BF44F3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BF44F3" w:rsidRPr="00091D6D" w:rsidRDefault="00BF44F3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BF44F3" w:rsidRPr="00091D6D" w:rsidRDefault="00BF44F3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BF44F3" w:rsidRPr="00091D6D" w:rsidRDefault="00BF44F3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BF44F3" w:rsidRPr="00091D6D" w:rsidRDefault="00BF44F3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BF44F3" w:rsidRPr="00091D6D" w:rsidRDefault="00BF44F3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08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 w:rsidP="00A46B82">
            <w:pPr>
              <w:shd w:val="clear" w:color="auto" w:fill="FFFFFF"/>
              <w:autoSpaceDE/>
              <w:snapToGrid w:val="0"/>
              <w:ind w:left="1709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BF44F3" w:rsidRPr="00091D6D" w:rsidRDefault="00BF44F3" w:rsidP="00A46B82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  <w:p w:rsidR="00BF44F3" w:rsidRPr="00091D6D" w:rsidRDefault="00BF44F3" w:rsidP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F44F3" w:rsidRPr="00091D6D" w:rsidTr="006C5A67">
        <w:trPr>
          <w:gridAfter w:val="1"/>
          <w:wAfter w:w="7" w:type="dxa"/>
        </w:trPr>
        <w:tc>
          <w:tcPr>
            <w:tcW w:w="58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Претходна година </w:t>
            </w: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Default="00BF44F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BF44F3" w:rsidRPr="00091D6D" w:rsidRDefault="00BF44F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BF44F3" w:rsidRPr="00091D6D" w:rsidRDefault="00BF44F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година </w:t>
            </w:r>
          </w:p>
        </w:tc>
      </w:tr>
      <w:tr w:rsidR="00BF44F3" w:rsidRPr="00091D6D" w:rsidTr="006C5A67">
        <w:trPr>
          <w:gridAfter w:val="1"/>
          <w:wAfter w:w="7" w:type="dxa"/>
          <w:trHeight w:hRule="exact" w:val="274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BF44F3" w:rsidRPr="00091D6D" w:rsidTr="006C5A67">
        <w:trPr>
          <w:gridAfter w:val="1"/>
          <w:wAfter w:w="7" w:type="dxa"/>
          <w:trHeight w:hRule="exact" w:val="678"/>
        </w:trPr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Default="00BF44F3" w:rsidP="00A46B82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.  КАПИТАЛНИ РАСХОДИ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</w:t>
            </w:r>
          </w:p>
          <w:p w:rsidR="00BF44F3" w:rsidRPr="00091D6D" w:rsidRDefault="00BF44F3" w:rsidP="00A46B82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(од 045 до 054)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724CB0">
            <w:pPr>
              <w:shd w:val="clear" w:color="auto" w:fill="FFFFFF"/>
              <w:snapToGrid w:val="0"/>
              <w:ind w:right="34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044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 w:rsidP="00724CB0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F44F3" w:rsidRPr="00091D6D" w:rsidTr="006C5A67">
        <w:trPr>
          <w:gridAfter w:val="1"/>
          <w:wAfter w:w="7" w:type="dxa"/>
          <w:trHeight w:hRule="exact" w:val="386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480</w:t>
            </w: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A46B82">
            <w:pPr>
              <w:shd w:val="clear" w:color="auto" w:fill="FFFFFF"/>
              <w:snapToGrid w:val="0"/>
              <w:spacing w:line="235" w:lineRule="exact"/>
              <w:ind w:left="24" w:right="14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Купување на опрема и машини 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right="29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045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F44F3" w:rsidRPr="00091D6D" w:rsidTr="006C5A67">
        <w:trPr>
          <w:gridAfter w:val="1"/>
          <w:wAfter w:w="7" w:type="dxa"/>
          <w:trHeight w:hRule="exact" w:val="386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left="5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481</w:t>
            </w: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A46B82">
            <w:pPr>
              <w:shd w:val="clear" w:color="auto" w:fill="FFFFFF"/>
              <w:snapToGrid w:val="0"/>
              <w:ind w:left="3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Градежни објекти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right="2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046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F44F3" w:rsidRPr="00091D6D" w:rsidTr="006C5A67">
        <w:trPr>
          <w:gridAfter w:val="1"/>
          <w:wAfter w:w="7" w:type="dxa"/>
          <w:trHeight w:hRule="exact" w:val="386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left="5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482</w:t>
            </w: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A46B82">
            <w:pPr>
              <w:shd w:val="clear" w:color="auto" w:fill="FFFFFF"/>
              <w:snapToGrid w:val="0"/>
              <w:spacing w:line="230" w:lineRule="exact"/>
              <w:ind w:left="34" w:right="49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Други градежни објекти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right="19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047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F44F3" w:rsidRPr="00091D6D" w:rsidTr="006C5A67">
        <w:trPr>
          <w:gridAfter w:val="1"/>
          <w:wAfter w:w="7" w:type="dxa"/>
          <w:trHeight w:hRule="exact" w:val="386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left="1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483</w:t>
            </w: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A46B82">
            <w:pPr>
              <w:shd w:val="clear" w:color="auto" w:fill="FFFFFF"/>
              <w:snapToGrid w:val="0"/>
              <w:ind w:left="43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Купување на мебел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right="19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048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F44F3" w:rsidRPr="00091D6D" w:rsidTr="006C5A67">
        <w:trPr>
          <w:gridAfter w:val="1"/>
          <w:wAfter w:w="7" w:type="dxa"/>
          <w:trHeight w:hRule="exact" w:val="386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left="1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484</w:t>
            </w: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A46B82">
            <w:pPr>
              <w:shd w:val="clear" w:color="auto" w:fill="FFFFFF"/>
              <w:snapToGrid w:val="0"/>
              <w:ind w:left="43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Стратешки стоки и други резерви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right="19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bookmarkStart w:id="9" w:name="SwXTextPosition7906"/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049</w:t>
            </w:r>
            <w:bookmarkEnd w:id="9"/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F44F3" w:rsidRPr="00091D6D" w:rsidTr="006C5A67">
        <w:trPr>
          <w:gridAfter w:val="1"/>
          <w:wAfter w:w="7" w:type="dxa"/>
          <w:trHeight w:hRule="exact" w:val="293"/>
        </w:trPr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7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lef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485</w:t>
            </w:r>
          </w:p>
        </w:tc>
        <w:tc>
          <w:tcPr>
            <w:tcW w:w="3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A46B82">
            <w:pPr>
              <w:shd w:val="clear" w:color="auto" w:fill="FFFFFF"/>
              <w:snapToGrid w:val="0"/>
              <w:ind w:left="4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Вложувања и нефинансиски средства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050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F44F3" w:rsidRPr="00091D6D" w:rsidTr="006C5A67">
        <w:trPr>
          <w:gridAfter w:val="1"/>
          <w:wAfter w:w="7" w:type="dxa"/>
          <w:trHeight w:hRule="exact" w:val="420"/>
        </w:trPr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7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left="19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486</w:t>
            </w:r>
          </w:p>
        </w:tc>
        <w:tc>
          <w:tcPr>
            <w:tcW w:w="3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A46B82">
            <w:pPr>
              <w:shd w:val="clear" w:color="auto" w:fill="FFFFFF"/>
              <w:snapToGrid w:val="0"/>
              <w:ind w:left="5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bookmarkStart w:id="10" w:name="SwXTextPosition7950"/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Купување на возила</w:t>
            </w:r>
            <w:bookmarkEnd w:id="10"/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051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F44F3" w:rsidRPr="00091D6D" w:rsidTr="006C5A67">
        <w:trPr>
          <w:gridAfter w:val="1"/>
          <w:wAfter w:w="7" w:type="dxa"/>
          <w:trHeight w:hRule="exact" w:val="491"/>
        </w:trPr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7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left="19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487</w:t>
            </w:r>
          </w:p>
        </w:tc>
        <w:tc>
          <w:tcPr>
            <w:tcW w:w="3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Default="00BF44F3" w:rsidP="00A46B82">
            <w:pPr>
              <w:shd w:val="clear" w:color="auto" w:fill="FFFFFF"/>
              <w:snapToGrid w:val="0"/>
              <w:spacing w:line="226" w:lineRule="exact"/>
              <w:ind w:left="43" w:right="672"/>
              <w:jc w:val="both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Капитални трансфери</w:t>
            </w:r>
          </w:p>
          <w:p w:rsidR="00BF44F3" w:rsidRPr="00091D6D" w:rsidRDefault="00BF44F3" w:rsidP="00A46B82">
            <w:pPr>
              <w:shd w:val="clear" w:color="auto" w:fill="FFFFFF"/>
              <w:snapToGrid w:val="0"/>
              <w:spacing w:line="226" w:lineRule="exact"/>
              <w:ind w:left="43" w:right="672"/>
              <w:jc w:val="both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до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вонбуџетски фондови 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right="1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052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F44F3" w:rsidRPr="00091D6D" w:rsidTr="006C5A67">
        <w:trPr>
          <w:gridAfter w:val="1"/>
          <w:wAfter w:w="7" w:type="dxa"/>
          <w:trHeight w:hRule="exact" w:val="348"/>
        </w:trPr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bookmarkStart w:id="11" w:name="SwXTextPosition7998"/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11"/>
          </w:p>
        </w:tc>
        <w:tc>
          <w:tcPr>
            <w:tcW w:w="7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left="2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488</w:t>
            </w:r>
          </w:p>
        </w:tc>
        <w:tc>
          <w:tcPr>
            <w:tcW w:w="3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A46B82">
            <w:pPr>
              <w:shd w:val="clear" w:color="auto" w:fill="FFFFFF"/>
              <w:snapToGrid w:val="0"/>
              <w:ind w:left="5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Капитални дотации до ЕЛС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right="5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053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F44F3" w:rsidRPr="00091D6D" w:rsidTr="006C5A67">
        <w:trPr>
          <w:gridAfter w:val="1"/>
          <w:wAfter w:w="7" w:type="dxa"/>
          <w:trHeight w:hRule="exact" w:val="491"/>
        </w:trPr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7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left="2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489</w:t>
            </w:r>
          </w:p>
        </w:tc>
        <w:tc>
          <w:tcPr>
            <w:tcW w:w="3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A46B82">
            <w:pPr>
              <w:shd w:val="clear" w:color="auto" w:fill="FFFFFF"/>
              <w:snapToGrid w:val="0"/>
              <w:ind w:left="5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Капитални субвенции за претпријатија и невладини организации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right="5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054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12" w:name="SwXTextPosition8044"/>
            <w:bookmarkEnd w:id="12"/>
          </w:p>
        </w:tc>
      </w:tr>
      <w:tr w:rsidR="00BF44F3" w:rsidRPr="00091D6D" w:rsidTr="006C5A67">
        <w:trPr>
          <w:gridAfter w:val="1"/>
          <w:wAfter w:w="7" w:type="dxa"/>
          <w:trHeight w:hRule="exact" w:val="491"/>
        </w:trPr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A46B82">
            <w:pPr>
              <w:shd w:val="clear" w:color="auto" w:fill="FFFFFF"/>
              <w:snapToGrid w:val="0"/>
              <w:spacing w:line="226" w:lineRule="exact"/>
              <w:ind w:left="444" w:right="48" w:hanging="37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.  ОТПЛАТА НА ГЛАВНИНА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(од 056 до 058)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055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13" w:name="SwXTextPosition8106"/>
            <w:bookmarkEnd w:id="13"/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F44F3" w:rsidRPr="00091D6D" w:rsidTr="002A1170">
        <w:trPr>
          <w:gridBefore w:val="1"/>
          <w:wBefore w:w="7" w:type="dxa"/>
          <w:trHeight w:hRule="exact" w:val="516"/>
        </w:trPr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7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left="5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491</w:t>
            </w:r>
          </w:p>
        </w:tc>
        <w:tc>
          <w:tcPr>
            <w:tcW w:w="3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A46B82">
            <w:pPr>
              <w:shd w:val="clear" w:color="auto" w:fill="FFFFFF"/>
              <w:snapToGrid w:val="0"/>
              <w:ind w:left="77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до нерезидентни кредитори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056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F44F3" w:rsidRPr="00091D6D" w:rsidTr="002A1170">
        <w:trPr>
          <w:gridBefore w:val="1"/>
          <w:wBefore w:w="7" w:type="dxa"/>
          <w:trHeight w:hRule="exact" w:val="516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napToGrid w:val="0"/>
              <w:ind w:left="4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492</w:t>
            </w: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A46B82">
            <w:pPr>
              <w:snapToGrid w:val="0"/>
              <w:ind w:left="7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кон домашни институции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057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 w:rsidP="002A1170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ind w:left="946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F44F3" w:rsidRPr="00091D6D" w:rsidTr="002A1170">
        <w:trPr>
          <w:gridBefore w:val="1"/>
          <w:wBefore w:w="7" w:type="dxa"/>
          <w:trHeight w:hRule="exact" w:val="516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napToGrid w:val="0"/>
              <w:ind w:left="4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493</w:t>
            </w: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A46B82">
            <w:pPr>
              <w:snapToGrid w:val="0"/>
              <w:ind w:left="72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до други нивоа на власт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058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 w:rsidP="002A1170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F44F3" w:rsidRPr="00091D6D" w:rsidTr="002A1170">
        <w:trPr>
          <w:gridBefore w:val="1"/>
          <w:wBefore w:w="7" w:type="dxa"/>
          <w:trHeight w:hRule="exact" w:val="516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napToGrid w:val="0"/>
              <w:ind w:left="48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Default="00BF44F3" w:rsidP="00A46B82">
            <w:pPr>
              <w:snapToGrid w:val="0"/>
              <w:ind w:left="313" w:hanging="294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А.ВКУПНО РАСХОДИ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                    </w:t>
            </w:r>
          </w:p>
          <w:p w:rsidR="00BF44F3" w:rsidRPr="00091D6D" w:rsidRDefault="00BF44F3" w:rsidP="00A46B82">
            <w:pPr>
              <w:snapToGrid w:val="0"/>
              <w:ind w:left="313" w:hanging="29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(001 + 044 + 055)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059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7E1C2E" w:rsidRDefault="00BF44F3" w:rsidP="0025503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F25C5" w:rsidRDefault="00BF44F3" w:rsidP="00255039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F44F3" w:rsidRPr="00091D6D" w:rsidTr="002A1170">
        <w:trPr>
          <w:gridBefore w:val="1"/>
          <w:wBefore w:w="7" w:type="dxa"/>
          <w:trHeight w:hRule="exact" w:val="800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Б.ОСТВАРЕН ВИШОК НА ПРИХОДИ-ДОБИВКА ПРЕД ОДАНОЧУВАЊЕ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    </w:t>
            </w:r>
          </w:p>
          <w:p w:rsidR="00BF44F3" w:rsidRPr="00FC033A" w:rsidRDefault="00BF44F3" w:rsidP="00FC033A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/>
                <w:w w:val="107"/>
                <w:sz w:val="22"/>
                <w:szCs w:val="22"/>
                <w:lang w:val="mk-MK"/>
              </w:rPr>
              <w:t xml:space="preserve">     (103 минус 059)</w:t>
            </w: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060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F44F3" w:rsidRPr="00091D6D" w:rsidTr="006C5A67">
        <w:trPr>
          <w:gridAfter w:val="1"/>
          <w:wAfter w:w="7" w:type="dxa"/>
          <w:trHeight w:hRule="exact" w:val="1050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spacing w:line="226" w:lineRule="exact"/>
              <w:jc w:val="center"/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811, </w:t>
            </w:r>
            <w:r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812 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>и</w:t>
            </w: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 813</w:t>
            </w: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Default="00BF44F3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В. ДАНОЦИ, ПРИДОНЕСИ И ДРУГИ </w:t>
            </w:r>
          </w:p>
          <w:p w:rsidR="00BF44F3" w:rsidRDefault="00BF44F3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ДАВАЧКИ ОД ВИШОКОТ НА </w:t>
            </w:r>
          </w:p>
          <w:p w:rsidR="00BF44F3" w:rsidRDefault="00BF44F3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ПРИХОДИТЕ – ДОБИВКАТА ПРЕД </w:t>
            </w:r>
          </w:p>
          <w:p w:rsidR="00BF44F3" w:rsidRPr="00091D6D" w:rsidRDefault="00BF44F3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 w:cs="M_Swiss"/>
                <w:b/>
                <w:b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ОДАНОЧУВАЊЕ</w:t>
            </w:r>
            <w:r w:rsidRPr="00091D6D">
              <w:rPr>
                <w:rFonts w:ascii="Arial Narrow" w:hAnsi="Arial Narrow" w:cs="M_Swiss"/>
                <w:b/>
                <w:bCs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061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F44F3" w:rsidRPr="00091D6D" w:rsidTr="006C5A67">
        <w:trPr>
          <w:gridAfter w:val="1"/>
          <w:wAfter w:w="7" w:type="dxa"/>
          <w:trHeight w:hRule="exact" w:val="780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Default="00BF44F3" w:rsidP="00A46B82">
            <w:pPr>
              <w:shd w:val="clear" w:color="auto" w:fill="FFFFFF"/>
              <w:tabs>
                <w:tab w:val="left" w:pos="313"/>
                <w:tab w:val="left" w:pos="3998"/>
              </w:tabs>
              <w:snapToGrid w:val="0"/>
              <w:spacing w:line="226" w:lineRule="exact"/>
              <w:ind w:left="313" w:right="2" w:hanging="279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Г. НЕТО ВИШОК НА ПРИХОДИ-ДОБИВКА ПО ОДАНОЧУВАЊЕ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</w:t>
            </w:r>
          </w:p>
          <w:p w:rsidR="00BF44F3" w:rsidRPr="00091D6D" w:rsidRDefault="00BF44F3" w:rsidP="00A46B82">
            <w:pPr>
              <w:shd w:val="clear" w:color="auto" w:fill="FFFFFF"/>
              <w:tabs>
                <w:tab w:val="left" w:pos="313"/>
                <w:tab w:val="left" w:pos="3998"/>
              </w:tabs>
              <w:snapToGrid w:val="0"/>
              <w:spacing w:line="226" w:lineRule="exact"/>
              <w:ind w:left="313" w:right="2" w:hanging="27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</w:t>
            </w:r>
            <w:r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>(060 минус 061)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062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F44F3" w:rsidRPr="00091D6D" w:rsidTr="006C5A67">
        <w:trPr>
          <w:gridAfter w:val="1"/>
          <w:wAfter w:w="7" w:type="dxa"/>
          <w:trHeight w:hRule="exact" w:val="825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A46B82">
            <w:pPr>
              <w:shd w:val="clear" w:color="auto" w:fill="FFFFFF"/>
              <w:tabs>
                <w:tab w:val="left" w:pos="171"/>
                <w:tab w:val="left" w:pos="313"/>
                <w:tab w:val="left" w:pos="3998"/>
              </w:tabs>
              <w:snapToGrid w:val="0"/>
              <w:spacing w:line="226" w:lineRule="exact"/>
              <w:ind w:left="313" w:right="110" w:hanging="28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Д. РАСПОРЕД</w:t>
            </w:r>
            <w:r w:rsidRPr="00091D6D">
              <w:rPr>
                <w:rFonts w:ascii="Arial Narrow" w:hAnsi="Arial Narrow" w:cs="M_Swiss"/>
                <w:b/>
                <w:bCs/>
                <w:color w:val="000000"/>
                <w:sz w:val="22"/>
                <w:szCs w:val="22"/>
                <w:lang w:val="mk-MK"/>
              </w:rPr>
              <w:t>УВАЊЕ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НА </w:t>
            </w:r>
            <w:r w:rsidRPr="00091D6D">
              <w:rPr>
                <w:rFonts w:ascii="Arial Narrow" w:hAnsi="Arial Narrow" w:cs="M_Swiss"/>
                <w:b/>
                <w:bCs/>
                <w:color w:val="000000"/>
                <w:sz w:val="22"/>
                <w:szCs w:val="22"/>
                <w:lang w:val="mk-MK"/>
              </w:rPr>
              <w:t>НЕТО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ВИШОКОТ НА ПРИХОДИТЕ-ДОБИВКАТА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(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од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064 до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066)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063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F44F3" w:rsidRPr="00091D6D" w:rsidTr="00FC033A">
        <w:trPr>
          <w:gridAfter w:val="1"/>
          <w:wAfter w:w="7" w:type="dxa"/>
          <w:trHeight w:hRule="exact" w:val="452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830</w:t>
            </w: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Default="00BF44F3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покривање на загуба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  <w:p w:rsidR="00BF44F3" w:rsidRPr="00091D6D" w:rsidRDefault="00BF44F3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064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F44F3" w:rsidRPr="00091D6D" w:rsidTr="00FC033A">
        <w:trPr>
          <w:gridAfter w:val="1"/>
          <w:wAfter w:w="7" w:type="dxa"/>
          <w:trHeight w:hRule="exact" w:val="431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left="29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831</w:t>
            </w: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поврат во буџетот односно фондот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065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F44F3" w:rsidRPr="00091D6D" w:rsidTr="00FC033A">
        <w:trPr>
          <w:gridAfter w:val="1"/>
          <w:wAfter w:w="7" w:type="dxa"/>
          <w:trHeight w:hRule="exact" w:val="421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833</w:t>
            </w: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A46B82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пренос во наредната 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066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F44F3" w:rsidRPr="00091D6D" w:rsidTr="006C5A67">
        <w:trPr>
          <w:gridAfter w:val="1"/>
          <w:wAfter w:w="7" w:type="dxa"/>
          <w:trHeight w:hRule="exact" w:val="702"/>
        </w:trPr>
        <w:tc>
          <w:tcPr>
            <w:tcW w:w="58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F44F3" w:rsidRPr="00091D6D" w:rsidRDefault="00BF44F3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BF44F3" w:rsidRPr="00091D6D" w:rsidRDefault="00BF44F3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BF44F3" w:rsidRPr="00091D6D" w:rsidRDefault="00BF44F3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BF44F3" w:rsidRPr="00091D6D" w:rsidRDefault="00BF44F3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BF44F3" w:rsidRPr="00091D6D" w:rsidRDefault="00BF44F3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BF44F3" w:rsidRPr="00091D6D" w:rsidRDefault="00BF44F3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BF44F3" w:rsidRPr="00091D6D" w:rsidRDefault="00BF44F3" w:rsidP="00724CB0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44F3" w:rsidRPr="00091D6D" w:rsidRDefault="00BF44F3" w:rsidP="00724CB0">
            <w:pPr>
              <w:shd w:val="clear" w:color="auto" w:fill="FFFFFF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BF44F3" w:rsidRPr="00091D6D" w:rsidRDefault="00BF44F3" w:rsidP="00724CB0">
            <w:pPr>
              <w:shd w:val="clear" w:color="auto" w:fill="FFFFFF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BF44F3" w:rsidRPr="00091D6D" w:rsidRDefault="00BF44F3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BF44F3" w:rsidRPr="00091D6D" w:rsidRDefault="00BF44F3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44F3" w:rsidRPr="00091D6D" w:rsidRDefault="00BF44F3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BF44F3" w:rsidRPr="00091D6D" w:rsidRDefault="00BF44F3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BF44F3" w:rsidRPr="00091D6D" w:rsidRDefault="00BF44F3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BF44F3" w:rsidRPr="00091D6D" w:rsidRDefault="00BF44F3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BF44F3" w:rsidRPr="00091D6D" w:rsidRDefault="00BF44F3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</w:p>
        </w:tc>
        <w:tc>
          <w:tcPr>
            <w:tcW w:w="308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BF44F3" w:rsidRPr="00091D6D" w:rsidRDefault="00BF44F3" w:rsidP="006C5A67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27"/>
                <w:sz w:val="22"/>
                <w:szCs w:val="22"/>
                <w:lang w:val="mk-MK"/>
              </w:rPr>
              <w:t xml:space="preserve">         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  <w:p w:rsidR="00BF44F3" w:rsidRPr="00091D6D" w:rsidRDefault="00BF44F3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F44F3" w:rsidRPr="00091D6D" w:rsidTr="006C5A67">
        <w:trPr>
          <w:gridAfter w:val="1"/>
          <w:wAfter w:w="7" w:type="dxa"/>
        </w:trPr>
        <w:tc>
          <w:tcPr>
            <w:tcW w:w="58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F44F3" w:rsidRPr="00091D6D" w:rsidRDefault="00BF44F3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F44F3" w:rsidRPr="00091D6D" w:rsidRDefault="00BF44F3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44F3" w:rsidRPr="00091D6D" w:rsidRDefault="00BF44F3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Претходна година </w:t>
            </w: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BF44F3" w:rsidRPr="00091D6D" w:rsidRDefault="00BF44F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година </w:t>
            </w:r>
          </w:p>
        </w:tc>
      </w:tr>
      <w:tr w:rsidR="00BF44F3" w:rsidRPr="00091D6D" w:rsidTr="006C5A67">
        <w:trPr>
          <w:gridAfter w:val="1"/>
          <w:wAfter w:w="7" w:type="dxa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44F3" w:rsidRPr="00091D6D" w:rsidRDefault="00BF44F3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BF44F3" w:rsidRPr="00091D6D" w:rsidTr="006C5A67">
        <w:trPr>
          <w:gridAfter w:val="1"/>
          <w:wAfter w:w="7" w:type="dxa"/>
          <w:trHeight w:hRule="exact" w:val="1153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Ѓ.    ВКУПНО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BF44F3" w:rsidRPr="00FC033A" w:rsidRDefault="00BF44F3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8B1917">
              <w:rPr>
                <w:rFonts w:ascii="Arial Narrow" w:hAnsi="Arial Narrow"/>
                <w:color w:val="FF0000"/>
                <w:sz w:val="22"/>
                <w:szCs w:val="22"/>
                <w:lang w:val="mk-MK"/>
              </w:rPr>
              <w:t xml:space="preserve">       </w:t>
            </w: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(059+060) = 105 </w:t>
            </w:r>
          </w:p>
          <w:p w:rsidR="00BF44F3" w:rsidRPr="00FC033A" w:rsidRDefault="00BF44F3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ако 061 е поголемо од 060</w:t>
            </w:r>
          </w:p>
          <w:p w:rsidR="00BF44F3" w:rsidRPr="00091D6D" w:rsidRDefault="00BF44F3" w:rsidP="00FC033A">
            <w:pPr>
              <w:shd w:val="clear" w:color="auto" w:fill="FFFFFF"/>
              <w:snapToGrid w:val="0"/>
              <w:spacing w:line="226" w:lineRule="exact"/>
              <w:ind w:left="43"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     тогаш  (059+061) = 105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067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7E1C2E" w:rsidRDefault="00BF44F3" w:rsidP="0025503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F25C5" w:rsidRDefault="00BF44F3" w:rsidP="00255039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F44F3" w:rsidRPr="00091D6D" w:rsidTr="006C5A67">
        <w:trPr>
          <w:gridAfter w:val="1"/>
          <w:wAfter w:w="7" w:type="dxa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F44F3" w:rsidRPr="00091D6D" w:rsidRDefault="00BF44F3" w:rsidP="006C5A67">
            <w:pPr>
              <w:snapToGrid w:val="0"/>
              <w:ind w:left="53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      П Р И X О Д И:</w:t>
            </w:r>
          </w:p>
          <w:p w:rsidR="00BF44F3" w:rsidRPr="00091D6D" w:rsidRDefault="00BF44F3" w:rsidP="006C5A6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BF44F3" w:rsidRPr="00091D6D" w:rsidRDefault="00BF44F3" w:rsidP="006C5A6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I. ДАНОЧНИ ПРИХОДИ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BF44F3" w:rsidRPr="00091D6D" w:rsidRDefault="00BF44F3" w:rsidP="008B191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(од 069 до 07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068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F44F3" w:rsidRPr="00091D6D" w:rsidTr="006C5A67">
        <w:trPr>
          <w:gridAfter w:val="1"/>
          <w:wAfter w:w="7" w:type="dxa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left="4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711</w:t>
            </w: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F44F3" w:rsidRPr="00091D6D" w:rsidRDefault="00BF44F3" w:rsidP="006C5A67">
            <w:pPr>
              <w:shd w:val="clear" w:color="auto" w:fill="FFFFFF"/>
              <w:snapToGrid w:val="0"/>
              <w:spacing w:line="226" w:lineRule="exact"/>
              <w:ind w:left="43" w:right="1195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Данок од доход, од добивка и од капитални добивки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069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F44F3" w:rsidRPr="00091D6D" w:rsidTr="006C5A67">
        <w:trPr>
          <w:gridAfter w:val="1"/>
          <w:wAfter w:w="7" w:type="dxa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right="3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712</w:t>
            </w: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F44F3" w:rsidRPr="00091D6D" w:rsidRDefault="00BF44F3" w:rsidP="006C5A67">
            <w:pPr>
              <w:tabs>
                <w:tab w:val="left" w:pos="3715"/>
                <w:tab w:val="left" w:pos="3998"/>
              </w:tabs>
              <w:snapToGrid w:val="0"/>
              <w:spacing w:line="226" w:lineRule="exact"/>
              <w:ind w:left="53" w:right="285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Придонеси за социјално осигурување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070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F44F3" w:rsidRPr="00091D6D" w:rsidTr="006C5A67">
        <w:trPr>
          <w:gridAfter w:val="1"/>
          <w:wAfter w:w="7" w:type="dxa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right="2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713</w:t>
            </w: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F44F3" w:rsidRPr="00091D6D" w:rsidRDefault="00BF44F3" w:rsidP="006C5A6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Даноци од имот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071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F44F3" w:rsidRPr="00091D6D" w:rsidTr="006C5A67">
        <w:trPr>
          <w:gridAfter w:val="1"/>
          <w:wAfter w:w="7" w:type="dxa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right="2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714</w:t>
            </w: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F44F3" w:rsidRPr="00091D6D" w:rsidRDefault="00BF44F3" w:rsidP="006C5A6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Домашни даноци на стоки и услуги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072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F44F3" w:rsidRPr="00091D6D" w:rsidTr="006C5A67">
        <w:trPr>
          <w:gridAfter w:val="1"/>
          <w:wAfter w:w="7" w:type="dxa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715</w:t>
            </w: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F44F3" w:rsidRPr="00091D6D" w:rsidRDefault="00BF44F3" w:rsidP="006C5A67">
            <w:pPr>
              <w:shd w:val="clear" w:color="auto" w:fill="FFFFFF"/>
              <w:snapToGrid w:val="0"/>
              <w:spacing w:line="226" w:lineRule="exact"/>
              <w:ind w:left="58" w:right="74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Данок од меѓународна трговија и трансакции (царини и давачки)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073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F44F3" w:rsidRPr="00091D6D" w:rsidTr="006C5A67">
        <w:trPr>
          <w:gridAfter w:val="1"/>
          <w:wAfter w:w="7" w:type="dxa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F44F3" w:rsidRPr="00091D6D" w:rsidRDefault="00BF44F3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716</w:t>
            </w: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F44F3" w:rsidRPr="00091D6D" w:rsidRDefault="00BF44F3" w:rsidP="006C5A67">
            <w:pPr>
              <w:shd w:val="clear" w:color="auto" w:fill="FFFFFF"/>
              <w:snapToGrid w:val="0"/>
              <w:spacing w:line="226" w:lineRule="exact"/>
              <w:ind w:left="58" w:right="749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Еднократни посебни такси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074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F44F3" w:rsidRPr="00091D6D" w:rsidTr="006C5A67">
        <w:trPr>
          <w:gridAfter w:val="1"/>
          <w:wAfter w:w="7" w:type="dxa"/>
          <w:trHeight w:val="366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F44F3" w:rsidRPr="00091D6D" w:rsidRDefault="00BF44F3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right="19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717</w:t>
            </w: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F44F3" w:rsidRPr="00091D6D" w:rsidRDefault="00BF44F3" w:rsidP="006C5A67">
            <w:pPr>
              <w:shd w:val="clear" w:color="auto" w:fill="FFFFFF"/>
              <w:snapToGrid w:val="0"/>
              <w:ind w:left="5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Даноци на специфични услуги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075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F44F3" w:rsidRPr="00091D6D" w:rsidTr="006C5A67">
        <w:trPr>
          <w:gridAfter w:val="1"/>
          <w:wAfter w:w="7" w:type="dxa"/>
          <w:trHeight w:hRule="exact" w:val="529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right="19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718</w:t>
            </w: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Default="00BF44F3" w:rsidP="006C5A67">
            <w:pPr>
              <w:shd w:val="clear" w:color="auto" w:fill="FFFFFF"/>
              <w:snapToGrid w:val="0"/>
              <w:spacing w:line="221" w:lineRule="exact"/>
              <w:ind w:right="72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Такси за користење или дозволи за </w:t>
            </w:r>
          </w:p>
          <w:p w:rsidR="00BF44F3" w:rsidRPr="00091D6D" w:rsidRDefault="00BF44F3" w:rsidP="006C5A67">
            <w:pPr>
              <w:shd w:val="clear" w:color="auto" w:fill="FFFFFF"/>
              <w:snapToGrid w:val="0"/>
              <w:spacing w:line="221" w:lineRule="exact"/>
              <w:ind w:right="72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вршење на дејност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076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F44F3" w:rsidRPr="00091D6D" w:rsidTr="006C5A67">
        <w:trPr>
          <w:gridAfter w:val="1"/>
          <w:wAfter w:w="7" w:type="dxa"/>
          <w:trHeight w:hRule="exact" w:val="702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Default="00BF44F3" w:rsidP="006C5A6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</w:p>
          <w:p w:rsidR="00BF44F3" w:rsidRPr="00091D6D" w:rsidRDefault="00BF44F3" w:rsidP="006C5A6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II.НЕДАНОЧНИ ПРИХОДИ</w:t>
            </w:r>
          </w:p>
          <w:p w:rsidR="00BF44F3" w:rsidRPr="00091D6D" w:rsidRDefault="00BF44F3" w:rsidP="008B191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(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од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07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08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077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F44F3" w:rsidRPr="00091D6D" w:rsidTr="006C5A67">
        <w:trPr>
          <w:gridAfter w:val="1"/>
          <w:wAfter w:w="7" w:type="dxa"/>
          <w:trHeight w:hRule="exact" w:val="516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721</w:t>
            </w: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6C5A67">
            <w:pPr>
              <w:shd w:val="clear" w:color="auto" w:fill="FFFFFF"/>
              <w:snapToGrid w:val="0"/>
              <w:ind w:left="7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Претприемачки приход и приход од имот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078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F44F3" w:rsidRPr="00091D6D" w:rsidTr="00D5688F">
        <w:trPr>
          <w:gridAfter w:val="1"/>
          <w:wAfter w:w="7" w:type="dxa"/>
          <w:trHeight w:hRule="exact" w:val="402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722</w:t>
            </w: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6C5A6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Глоби, судски и административни такси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079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F44F3" w:rsidRPr="00091D6D" w:rsidTr="00D5688F">
        <w:trPr>
          <w:gridAfter w:val="1"/>
          <w:wAfter w:w="7" w:type="dxa"/>
          <w:trHeight w:hRule="exact" w:val="423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right="1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723</w:t>
            </w: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6C5A67">
            <w:pPr>
              <w:shd w:val="clear" w:color="auto" w:fill="FFFFFF"/>
              <w:snapToGrid w:val="0"/>
              <w:ind w:left="7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Такси и надоместоци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080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F44F3" w:rsidRPr="00091D6D" w:rsidTr="00D5688F">
        <w:trPr>
          <w:gridAfter w:val="1"/>
          <w:wAfter w:w="7" w:type="dxa"/>
          <w:trHeight w:hRule="exact" w:val="429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right="1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724</w:t>
            </w: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6C5A6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Други 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в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ладини услуги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081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F44F3" w:rsidRPr="00091D6D" w:rsidTr="006C5A67">
        <w:trPr>
          <w:gridAfter w:val="1"/>
          <w:wAfter w:w="7" w:type="dxa"/>
          <w:trHeight w:hRule="exact" w:val="516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right="5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725</w:t>
            </w: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6C5A67">
            <w:pPr>
              <w:shd w:val="clear" w:color="auto" w:fill="FFFFFF"/>
              <w:snapToGrid w:val="0"/>
              <w:ind w:left="7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Други неданочни приходи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082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F44F3" w:rsidRPr="00091D6D" w:rsidTr="006C5A67">
        <w:trPr>
          <w:gridAfter w:val="1"/>
          <w:wAfter w:w="7" w:type="dxa"/>
          <w:trHeight w:hRule="exact" w:val="647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6C5A67">
            <w:pPr>
              <w:shd w:val="clear" w:color="auto" w:fill="FFFFFF"/>
              <w:snapToGrid w:val="0"/>
              <w:spacing w:line="230" w:lineRule="exact"/>
              <w:ind w:left="455" w:right="1238" w:hanging="369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III.КАПИТАЛНИ ПРИХОДИ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BF44F3" w:rsidRPr="00091D6D" w:rsidRDefault="00BF44F3" w:rsidP="008B1917">
            <w:pPr>
              <w:shd w:val="clear" w:color="auto" w:fill="FFFFFF"/>
              <w:snapToGrid w:val="0"/>
              <w:spacing w:line="230" w:lineRule="exact"/>
              <w:ind w:left="455" w:right="1238" w:hanging="36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(од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083 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до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08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083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F44F3" w:rsidRPr="00091D6D" w:rsidTr="00D5688F">
        <w:trPr>
          <w:gridAfter w:val="1"/>
          <w:wAfter w:w="7" w:type="dxa"/>
          <w:trHeight w:hRule="exact" w:val="395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6C5A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right="29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731</w:t>
            </w: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6C5A67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капитални средства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084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F44F3" w:rsidRPr="00091D6D" w:rsidTr="006C5A67">
        <w:trPr>
          <w:gridAfter w:val="1"/>
          <w:wAfter w:w="7" w:type="dxa"/>
          <w:trHeight w:hRule="exact" w:val="516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6C5A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right="5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732</w:t>
            </w: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6C5A67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стоки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724CB0">
            <w:pPr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085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F44F3" w:rsidRPr="00091D6D" w:rsidTr="006C5A67">
        <w:trPr>
          <w:gridAfter w:val="1"/>
          <w:wAfter w:w="7" w:type="dxa"/>
          <w:trHeight w:hRule="exact" w:val="516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6C5A67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733</w:t>
            </w: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6C5A67">
            <w:pPr>
              <w:snapToGrid w:val="0"/>
              <w:spacing w:line="226" w:lineRule="exact"/>
              <w:ind w:left="8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земјиште и нематеријални вложувања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724CB0">
            <w:pPr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086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F44F3" w:rsidRPr="00091D6D" w:rsidTr="006C5A67">
        <w:trPr>
          <w:gridAfter w:val="1"/>
          <w:wAfter w:w="7" w:type="dxa"/>
          <w:trHeight w:hRule="exact" w:val="516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6C5A67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napToGrid w:val="0"/>
              <w:ind w:right="5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734</w:t>
            </w: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6C5A67">
            <w:pPr>
              <w:snapToGrid w:val="0"/>
              <w:spacing w:line="221" w:lineRule="exact"/>
              <w:ind w:left="86" w:right="40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Приходи од дивиденди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087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F44F3" w:rsidRPr="00091D6D" w:rsidTr="006C5A67">
        <w:trPr>
          <w:gridAfter w:val="1"/>
          <w:wAfter w:w="7" w:type="dxa"/>
          <w:trHeight w:hRule="exact" w:val="516"/>
        </w:trPr>
        <w:tc>
          <w:tcPr>
            <w:tcW w:w="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6C5A67">
            <w:pPr>
              <w:shd w:val="clear" w:color="auto" w:fill="FFFFFF"/>
              <w:snapToGrid w:val="0"/>
              <w:spacing w:line="226" w:lineRule="exact"/>
              <w:ind w:left="332" w:right="124" w:hanging="289"/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 xml:space="preserve">IV.  </w:t>
            </w:r>
            <w:r w:rsidRPr="006C5A67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ТРАНСФЕРИ И ДОНАЦИИ</w:t>
            </w: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       </w:t>
            </w:r>
          </w:p>
          <w:p w:rsidR="00BF44F3" w:rsidRPr="00091D6D" w:rsidRDefault="00BF44F3" w:rsidP="008B1917">
            <w:pPr>
              <w:shd w:val="clear" w:color="auto" w:fill="FFFFFF"/>
              <w:spacing w:line="226" w:lineRule="exact"/>
              <w:ind w:left="332" w:right="124" w:hanging="28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        (од 08</w:t>
            </w:r>
            <w:r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>9</w:t>
            </w: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до 09</w:t>
            </w:r>
            <w:r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088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7E1C2E" w:rsidRDefault="00BF44F3" w:rsidP="0025503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F25C5" w:rsidRDefault="00BF44F3" w:rsidP="00255039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</w:tbl>
    <w:p w:rsidR="00BF44F3" w:rsidRPr="00091D6D" w:rsidRDefault="00BF44F3">
      <w:pPr>
        <w:rPr>
          <w:rFonts w:ascii="Arial Narrow" w:hAnsi="Arial Narrow"/>
          <w:sz w:val="22"/>
          <w:szCs w:val="22"/>
          <w:lang w:val="mk-MK"/>
        </w:rPr>
        <w:sectPr w:rsidR="00BF44F3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BF44F3" w:rsidRPr="00091D6D" w:rsidRDefault="00BF44F3">
      <w:pPr>
        <w:spacing w:after="62"/>
        <w:rPr>
          <w:rFonts w:ascii="Arial Narrow" w:hAnsi="Arial Narrow"/>
          <w:sz w:val="22"/>
          <w:szCs w:val="22"/>
          <w:lang w:val="mk-MK"/>
        </w:rPr>
      </w:pPr>
    </w:p>
    <w:tbl>
      <w:tblPr>
        <w:tblW w:w="911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5"/>
        <w:gridCol w:w="667"/>
        <w:gridCol w:w="4015"/>
        <w:gridCol w:w="787"/>
        <w:gridCol w:w="1402"/>
        <w:gridCol w:w="1702"/>
      </w:tblGrid>
      <w:tr w:rsidR="00BF44F3" w:rsidRPr="00091D6D" w:rsidTr="00D6699F">
        <w:trPr>
          <w:cantSplit/>
          <w:trHeight w:hRule="exact" w:val="851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BF44F3" w:rsidRPr="00091D6D" w:rsidRDefault="00BF44F3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BF44F3" w:rsidRPr="00091D6D" w:rsidRDefault="00BF44F3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BF44F3" w:rsidRPr="00091D6D" w:rsidRDefault="00BF44F3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BF44F3" w:rsidRPr="00091D6D" w:rsidRDefault="00BF44F3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BF44F3" w:rsidRPr="00091D6D" w:rsidRDefault="00BF44F3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BF44F3" w:rsidRPr="00091D6D" w:rsidRDefault="00BF44F3" w:rsidP="00724CB0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667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BF44F3" w:rsidRPr="00091D6D" w:rsidRDefault="00BF44F3" w:rsidP="00724CB0">
            <w:pPr>
              <w:shd w:val="clear" w:color="auto" w:fill="FFFFFF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BF44F3" w:rsidRPr="00091D6D" w:rsidRDefault="00BF44F3" w:rsidP="00724CB0">
            <w:pPr>
              <w:shd w:val="clear" w:color="auto" w:fill="FFFFFF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BF44F3" w:rsidRPr="00091D6D" w:rsidRDefault="00BF44F3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BF44F3" w:rsidRPr="00091D6D" w:rsidRDefault="00BF44F3" w:rsidP="00724CB0">
            <w:pPr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BF44F3" w:rsidRPr="00091D6D" w:rsidRDefault="00BF44F3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BF44F3" w:rsidRPr="00091D6D" w:rsidRDefault="00BF44F3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BF44F3" w:rsidRPr="00091D6D" w:rsidRDefault="00BF44F3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BF44F3" w:rsidRPr="00091D6D" w:rsidRDefault="00BF44F3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D5688F">
            <w:pPr>
              <w:shd w:val="clear" w:color="auto" w:fill="FFFFFF"/>
              <w:snapToGrid w:val="0"/>
              <w:spacing w:line="24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1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D5688F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27"/>
                <w:sz w:val="22"/>
                <w:szCs w:val="22"/>
                <w:lang w:val="mk-MK"/>
              </w:rPr>
              <w:t xml:space="preserve">          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  <w:p w:rsidR="00BF44F3" w:rsidRPr="00091D6D" w:rsidRDefault="00BF44F3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F44F3" w:rsidRPr="00091D6D" w:rsidTr="00D6699F">
        <w:trPr>
          <w:cantSplit/>
          <w:trHeight w:hRule="exact" w:val="707"/>
        </w:trPr>
        <w:tc>
          <w:tcPr>
            <w:tcW w:w="5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BF44F3" w:rsidRPr="00091D6D" w:rsidRDefault="00BF44F3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BF44F3" w:rsidRPr="00091D6D" w:rsidRDefault="00BF44F3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Претходна 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BF44F3" w:rsidRPr="00091D6D" w:rsidRDefault="00BF44F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BF44F3" w:rsidRPr="00091D6D" w:rsidTr="00D6699F">
        <w:trPr>
          <w:trHeight w:hRule="exact" w:val="306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BF44F3" w:rsidRPr="00091D6D" w:rsidTr="00D6699F">
        <w:trPr>
          <w:trHeight w:hRule="exact" w:val="306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741</w:t>
            </w:r>
          </w:p>
        </w:tc>
        <w:tc>
          <w:tcPr>
            <w:tcW w:w="4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Трансфери од други нивоа на власт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 w:rsidP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089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7E1C2E" w:rsidRDefault="00BF44F3" w:rsidP="0025503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F25C5" w:rsidRDefault="00BF44F3" w:rsidP="00255039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F44F3" w:rsidRPr="00091D6D" w:rsidTr="00D6699F">
        <w:trPr>
          <w:trHeight w:hRule="exact" w:val="386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742</w:t>
            </w:r>
          </w:p>
        </w:tc>
        <w:tc>
          <w:tcPr>
            <w:tcW w:w="4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Донации од странство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090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F44F3" w:rsidRPr="00091D6D" w:rsidTr="00D6699F">
        <w:trPr>
          <w:trHeight w:hRule="exact" w:val="306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Default="00BF44F3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743</w:t>
            </w:r>
          </w:p>
        </w:tc>
        <w:tc>
          <w:tcPr>
            <w:tcW w:w="4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Капитални донации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091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F44F3" w:rsidRPr="00091D6D" w:rsidTr="00D6699F">
        <w:trPr>
          <w:trHeight w:hRule="exact" w:val="306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 w:rsidP="006C5A6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744</w:t>
            </w:r>
          </w:p>
        </w:tc>
        <w:tc>
          <w:tcPr>
            <w:tcW w:w="4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Тековни донации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092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F44F3" w:rsidRPr="00091D6D" w:rsidTr="00D6699F">
        <w:trPr>
          <w:trHeight w:hRule="exact" w:val="726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spacing w:line="235" w:lineRule="exact"/>
              <w:ind w:left="332" w:right="782" w:hanging="29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V. ДОМАШНО ЗАДОЛЖУВАЊЕ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BF44F3" w:rsidRPr="00091D6D" w:rsidRDefault="00BF44F3" w:rsidP="008B1917">
            <w:pPr>
              <w:shd w:val="clear" w:color="auto" w:fill="FFFFFF"/>
              <w:snapToGrid w:val="0"/>
              <w:spacing w:line="235" w:lineRule="exact"/>
              <w:ind w:left="332" w:right="782" w:hanging="29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(од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093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F44F3" w:rsidRPr="00091D6D" w:rsidTr="00D6699F">
        <w:trPr>
          <w:trHeight w:hRule="exact" w:val="304"/>
        </w:trPr>
        <w:tc>
          <w:tcPr>
            <w:tcW w:w="5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751</w:t>
            </w:r>
          </w:p>
        </w:tc>
        <w:tc>
          <w:tcPr>
            <w:tcW w:w="40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Default="00BF44F3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Краткорочни позајмици од земјата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  <w:p w:rsidR="00BF44F3" w:rsidRPr="00091D6D" w:rsidRDefault="00BF44F3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094</w:t>
            </w:r>
          </w:p>
        </w:tc>
        <w:tc>
          <w:tcPr>
            <w:tcW w:w="140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F44F3" w:rsidRPr="00091D6D" w:rsidTr="00D6699F">
        <w:trPr>
          <w:trHeight w:hRule="exact" w:val="280"/>
        </w:trPr>
        <w:tc>
          <w:tcPr>
            <w:tcW w:w="5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753</w:t>
            </w:r>
          </w:p>
        </w:tc>
        <w:tc>
          <w:tcPr>
            <w:tcW w:w="40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left="3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Долгорочни обврзници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095</w:t>
            </w:r>
          </w:p>
        </w:tc>
        <w:tc>
          <w:tcPr>
            <w:tcW w:w="140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F44F3" w:rsidRPr="00091D6D" w:rsidTr="00D6699F">
        <w:trPr>
          <w:trHeight w:hRule="exact" w:val="284"/>
        </w:trPr>
        <w:tc>
          <w:tcPr>
            <w:tcW w:w="5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754</w:t>
            </w:r>
          </w:p>
        </w:tc>
        <w:tc>
          <w:tcPr>
            <w:tcW w:w="40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Друго домашно задолжување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096</w:t>
            </w:r>
          </w:p>
        </w:tc>
        <w:tc>
          <w:tcPr>
            <w:tcW w:w="140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F44F3" w:rsidRPr="00091D6D" w:rsidTr="00D6699F">
        <w:trPr>
          <w:trHeight w:hRule="exact" w:val="854"/>
        </w:trPr>
        <w:tc>
          <w:tcPr>
            <w:tcW w:w="5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spacing w:line="226" w:lineRule="exact"/>
              <w:ind w:left="332" w:right="269" w:hanging="294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VI. ЗАДОЛЖУВАЊЕ ВО СТРАНСТВО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BF44F3" w:rsidRPr="00091D6D" w:rsidRDefault="00BF44F3" w:rsidP="008B1917">
            <w:pPr>
              <w:shd w:val="clear" w:color="auto" w:fill="FFFFFF"/>
              <w:snapToGrid w:val="0"/>
              <w:spacing w:line="226" w:lineRule="exact"/>
              <w:ind w:left="332" w:right="269" w:hanging="294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(од 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100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097</w:t>
            </w:r>
          </w:p>
        </w:tc>
        <w:tc>
          <w:tcPr>
            <w:tcW w:w="140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F44F3" w:rsidRPr="00091D6D" w:rsidTr="00D6699F">
        <w:trPr>
          <w:trHeight w:hRule="exact" w:val="272"/>
        </w:trPr>
        <w:tc>
          <w:tcPr>
            <w:tcW w:w="5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761</w:t>
            </w:r>
          </w:p>
        </w:tc>
        <w:tc>
          <w:tcPr>
            <w:tcW w:w="40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Меѓународни развојни агенции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098</w:t>
            </w:r>
          </w:p>
        </w:tc>
        <w:tc>
          <w:tcPr>
            <w:tcW w:w="140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F44F3" w:rsidRPr="00091D6D" w:rsidTr="00D6699F">
        <w:trPr>
          <w:trHeight w:hRule="exact" w:val="277"/>
        </w:trPr>
        <w:tc>
          <w:tcPr>
            <w:tcW w:w="5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762</w:t>
            </w:r>
          </w:p>
        </w:tc>
        <w:tc>
          <w:tcPr>
            <w:tcW w:w="40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left="4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Странски влади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099</w:t>
            </w:r>
          </w:p>
        </w:tc>
        <w:tc>
          <w:tcPr>
            <w:tcW w:w="140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F44F3" w:rsidRPr="00091D6D" w:rsidTr="00D6699F">
        <w:trPr>
          <w:trHeight w:hRule="exact" w:val="424"/>
        </w:trPr>
        <w:tc>
          <w:tcPr>
            <w:tcW w:w="5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769</w:t>
            </w:r>
          </w:p>
        </w:tc>
        <w:tc>
          <w:tcPr>
            <w:tcW w:w="40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Други задолжувања во странство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100</w:t>
            </w:r>
          </w:p>
        </w:tc>
        <w:tc>
          <w:tcPr>
            <w:tcW w:w="140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F44F3" w:rsidRPr="00091D6D" w:rsidTr="00D6699F">
        <w:trPr>
          <w:trHeight w:hRule="exact" w:val="854"/>
        </w:trPr>
        <w:tc>
          <w:tcPr>
            <w:tcW w:w="5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9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771</w:t>
            </w:r>
          </w:p>
        </w:tc>
        <w:tc>
          <w:tcPr>
            <w:tcW w:w="40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spacing w:line="226" w:lineRule="exact"/>
              <w:ind w:left="474" w:hanging="426"/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VII. ПРОДАЖБА НА ХАРТИИ ОД ВРЕДНОСТ</w:t>
            </w:r>
          </w:p>
          <w:p w:rsidR="00BF44F3" w:rsidRPr="00091D6D" w:rsidRDefault="00BF44F3">
            <w:pPr>
              <w:shd w:val="clear" w:color="auto" w:fill="FFFFFF"/>
              <w:ind w:left="4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хартии од вредност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101</w:t>
            </w:r>
          </w:p>
        </w:tc>
        <w:tc>
          <w:tcPr>
            <w:tcW w:w="140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F44F3" w:rsidRPr="00091D6D" w:rsidTr="00D6699F">
        <w:trPr>
          <w:trHeight w:hRule="exact" w:val="853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80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781</w:t>
            </w:r>
          </w:p>
        </w:tc>
        <w:tc>
          <w:tcPr>
            <w:tcW w:w="4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napToGrid w:val="0"/>
              <w:ind w:left="45" w:right="4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VIII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. ПРИХОДИ ОД OTПЛАТА НА ЗАЕМИ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BF44F3" w:rsidRPr="00091D6D" w:rsidRDefault="00BF44F3">
            <w:pPr>
              <w:snapToGrid w:val="0"/>
              <w:ind w:left="45" w:right="4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Приходи од наплатени дадени заеми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102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F44F3" w:rsidRPr="00091D6D" w:rsidTr="00D6699F">
        <w:trPr>
          <w:trHeight w:hRule="exact" w:val="823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spacing w:line="226" w:lineRule="exact"/>
              <w:ind w:left="332" w:hanging="279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А.   ВКУПНО ПРИХОДИ</w:t>
            </w:r>
          </w:p>
          <w:p w:rsidR="00BF44F3" w:rsidRPr="00091D6D" w:rsidRDefault="00BF44F3" w:rsidP="0077647F">
            <w:pPr>
              <w:shd w:val="clear" w:color="auto" w:fill="FFFFFF"/>
              <w:snapToGrid w:val="0"/>
              <w:spacing w:line="226" w:lineRule="exact"/>
              <w:ind w:left="332" w:hanging="27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(068+07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+08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+08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101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+10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103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7E1C2E" w:rsidRDefault="00BF44F3" w:rsidP="0025503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F25C5" w:rsidRDefault="00BF44F3" w:rsidP="00255039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F44F3" w:rsidRPr="00091D6D" w:rsidTr="00D6699F">
        <w:trPr>
          <w:trHeight w:hRule="exact" w:val="763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81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890</w:t>
            </w:r>
          </w:p>
        </w:tc>
        <w:tc>
          <w:tcPr>
            <w:tcW w:w="4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spacing w:line="230" w:lineRule="exact"/>
              <w:ind w:left="332" w:right="1027" w:hanging="270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Б.   НЕПОКРИЕНИ РАСХОДИ</w:t>
            </w:r>
          </w:p>
          <w:p w:rsidR="00BF44F3" w:rsidRPr="00091D6D" w:rsidRDefault="00BF44F3" w:rsidP="00FC033A">
            <w:pPr>
              <w:shd w:val="clear" w:color="auto" w:fill="FFFFFF"/>
              <w:snapToGrid w:val="0"/>
              <w:spacing w:line="230" w:lineRule="exact"/>
              <w:ind w:left="332" w:right="1027" w:hanging="27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(059+ 061 минус 10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104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F44F3" w:rsidRPr="00091D6D" w:rsidTr="00D6699F">
        <w:trPr>
          <w:trHeight w:hRule="exact" w:val="553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tabs>
                <w:tab w:val="left" w:pos="474"/>
                <w:tab w:val="left" w:pos="3734"/>
              </w:tabs>
              <w:snapToGrid w:val="0"/>
              <w:spacing w:line="221" w:lineRule="exact"/>
              <w:ind w:left="474" w:right="124" w:hanging="407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В.   ВКУПНО: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</w:t>
            </w:r>
          </w:p>
          <w:p w:rsidR="00BF44F3" w:rsidRPr="00091D6D" w:rsidRDefault="00BF44F3" w:rsidP="00FC033A">
            <w:pPr>
              <w:tabs>
                <w:tab w:val="left" w:pos="474"/>
                <w:tab w:val="left" w:pos="3734"/>
              </w:tabs>
              <w:snapToGrid w:val="0"/>
              <w:spacing w:line="221" w:lineRule="exact"/>
              <w:ind w:left="474" w:right="124" w:hanging="40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(10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+10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= 067)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105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7E1C2E" w:rsidRDefault="00BF44F3" w:rsidP="0025503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F25C5" w:rsidRDefault="00BF44F3" w:rsidP="00255039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F44F3" w:rsidRPr="00091D6D" w:rsidTr="00D6699F">
        <w:trPr>
          <w:trHeight w:hRule="exact" w:val="1033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Г.    ПОСЕБНИ ПОДАТОЦИ:</w:t>
            </w:r>
          </w:p>
          <w:p w:rsidR="00BF44F3" w:rsidRPr="00091D6D" w:rsidRDefault="00BF44F3">
            <w:pPr>
              <w:shd w:val="clear" w:color="auto" w:fill="FFFFFF"/>
              <w:spacing w:line="226" w:lineRule="exact"/>
              <w:ind w:left="67" w:right="31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Просечен број на вработени врз основа на часовите на работа во пресметковниот период (цел број)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BF44F3" w:rsidRPr="00091D6D" w:rsidRDefault="00BF44F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106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4F3" w:rsidRPr="00091D6D" w:rsidRDefault="00BF44F3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</w:tbl>
    <w:p w:rsidR="00BF44F3" w:rsidRPr="00091D6D" w:rsidRDefault="00BF44F3">
      <w:pPr>
        <w:rPr>
          <w:rFonts w:ascii="Arial Narrow" w:hAnsi="Arial Narrow"/>
          <w:sz w:val="22"/>
          <w:szCs w:val="22"/>
          <w:lang w:val="mk-MK"/>
        </w:rPr>
        <w:sectPr w:rsidR="00BF44F3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BF44F3" w:rsidRPr="00091D6D" w:rsidRDefault="00BF44F3">
      <w:pPr>
        <w:rPr>
          <w:rFonts w:ascii="Arial Narrow" w:hAnsi="Arial Narrow"/>
          <w:color w:val="000000"/>
          <w:sz w:val="22"/>
          <w:szCs w:val="22"/>
          <w:lang w:val="mk-MK"/>
        </w:rPr>
      </w:pPr>
    </w:p>
    <w:p w:rsidR="00BF44F3" w:rsidRDefault="00BF44F3">
      <w:pPr>
        <w:rPr>
          <w:rFonts w:ascii="Arial Narrow" w:hAnsi="Arial Narrow"/>
          <w:color w:val="000000"/>
          <w:sz w:val="22"/>
          <w:szCs w:val="22"/>
          <w:lang w:val="mk-MK"/>
        </w:rPr>
      </w:pPr>
    </w:p>
    <w:p w:rsidR="00BF44F3" w:rsidRPr="00091D6D" w:rsidRDefault="00BF44F3">
      <w:pPr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Во</w:t>
      </w:r>
      <w:r>
        <w:rPr>
          <w:rFonts w:ascii="Arial Narrow" w:hAnsi="Arial Narrow"/>
          <w:color w:val="000000"/>
          <w:sz w:val="22"/>
          <w:szCs w:val="22"/>
          <w:lang w:val="mk-MK"/>
        </w:rPr>
        <w:t>Кавадарци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__</w:t>
      </w:r>
    </w:p>
    <w:p w:rsidR="00BF44F3" w:rsidRPr="00012A65" w:rsidRDefault="00BF44F3">
      <w:pPr>
        <w:spacing w:before="211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ден_</w:t>
      </w:r>
      <w:r>
        <w:rPr>
          <w:rFonts w:ascii="Arial Narrow" w:hAnsi="Arial Narrow"/>
          <w:color w:val="000000"/>
          <w:sz w:val="22"/>
          <w:szCs w:val="22"/>
          <w:lang w:val="mk-MK"/>
        </w:rPr>
        <w:t>28.02.2018</w:t>
      </w:r>
    </w:p>
    <w:p w:rsidR="00BF44F3" w:rsidRPr="00091D6D" w:rsidRDefault="00BF44F3">
      <w:pPr>
        <w:spacing w:before="5" w:line="216" w:lineRule="exact"/>
        <w:ind w:left="869" w:hanging="869"/>
        <w:rPr>
          <w:rFonts w:ascii="Arial Narrow" w:hAnsi="Arial Narrow"/>
          <w:sz w:val="22"/>
          <w:szCs w:val="22"/>
          <w:lang w:val="mk-MK"/>
        </w:rPr>
      </w:pPr>
    </w:p>
    <w:p w:rsidR="00BF44F3" w:rsidRPr="00091D6D" w:rsidRDefault="00BF44F3">
      <w:pPr>
        <w:spacing w:before="5" w:line="216" w:lineRule="exact"/>
        <w:ind w:left="869" w:hanging="869"/>
        <w:rPr>
          <w:rFonts w:ascii="Arial Narrow" w:hAnsi="Arial Narrow"/>
          <w:sz w:val="22"/>
          <w:szCs w:val="22"/>
          <w:lang w:val="mk-MK"/>
        </w:rPr>
      </w:pPr>
    </w:p>
    <w:p w:rsidR="00BF44F3" w:rsidRPr="00091D6D" w:rsidRDefault="00BF44F3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BF44F3" w:rsidRDefault="00BF44F3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BF44F3" w:rsidRDefault="00BF44F3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BF44F3" w:rsidRDefault="00BF44F3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BF44F3" w:rsidRPr="00091D6D" w:rsidRDefault="00BF44F3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 за составување на</w:t>
      </w:r>
    </w:p>
    <w:p w:rsidR="00BF44F3" w:rsidRPr="00091D6D" w:rsidRDefault="00BF44F3" w:rsidP="0008307F">
      <w:pPr>
        <w:spacing w:before="5" w:line="216" w:lineRule="exact"/>
        <w:ind w:left="869" w:hanging="869"/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>б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</w:p>
    <w:p w:rsidR="00BF44F3" w:rsidRPr="00091D6D" w:rsidRDefault="00BF44F3">
      <w:pPr>
        <w:spacing w:before="5" w:line="216" w:lineRule="exact"/>
        <w:ind w:left="869" w:hanging="869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BF44F3" w:rsidRPr="00091D6D" w:rsidRDefault="00BF44F3">
      <w:pPr>
        <w:spacing w:before="5" w:line="216" w:lineRule="exact"/>
        <w:ind w:left="869" w:hanging="869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BF44F3" w:rsidRPr="00091D6D" w:rsidRDefault="00BF44F3">
      <w:pPr>
        <w:pStyle w:val="BlockText"/>
        <w:rPr>
          <w:rFonts w:ascii="Arial Narrow" w:hAnsi="Arial Narrow"/>
          <w:sz w:val="22"/>
          <w:szCs w:val="22"/>
          <w:lang w:val="mk-MK"/>
        </w:rPr>
      </w:pPr>
      <w:r>
        <w:rPr>
          <w:rFonts w:ascii="Arial Narrow" w:hAnsi="Arial Narrow"/>
          <w:sz w:val="22"/>
          <w:szCs w:val="22"/>
          <w:lang w:val="mk-MK"/>
        </w:rPr>
        <w:t>______________</w:t>
      </w:r>
    </w:p>
    <w:p w:rsidR="00BF44F3" w:rsidRDefault="00BF44F3">
      <w:pPr>
        <w:spacing w:before="221"/>
        <w:rPr>
          <w:rFonts w:ascii="Arial Narrow" w:hAnsi="Arial Narrow"/>
          <w:sz w:val="22"/>
          <w:szCs w:val="22"/>
          <w:lang w:val="mk-MK"/>
        </w:rPr>
      </w:pPr>
    </w:p>
    <w:p w:rsidR="00BF44F3" w:rsidRPr="00091D6D" w:rsidRDefault="00BF44F3">
      <w:pPr>
        <w:spacing w:before="221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</w:t>
      </w:r>
    </w:p>
    <w:p w:rsidR="00BF44F3" w:rsidRPr="00091D6D" w:rsidRDefault="00BF44F3">
      <w:pPr>
        <w:spacing w:before="10"/>
        <w:rPr>
          <w:rFonts w:ascii="Arial Narrow" w:hAnsi="Arial Narrow"/>
          <w:sz w:val="22"/>
          <w:szCs w:val="22"/>
          <w:lang w:val="mk-MK"/>
        </w:rPr>
      </w:pPr>
    </w:p>
    <w:p w:rsidR="00BF44F3" w:rsidRPr="00091D6D" w:rsidRDefault="00BF44F3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BF44F3" w:rsidRDefault="00BF44F3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BF44F3" w:rsidRDefault="00BF44F3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BF44F3" w:rsidRDefault="00BF44F3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BF44F3" w:rsidRDefault="00BF44F3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BF44F3" w:rsidRDefault="00BF44F3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>Раководител</w:t>
      </w:r>
    </w:p>
    <w:p w:rsidR="00BF44F3" w:rsidRDefault="00BF44F3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BF44F3" w:rsidRPr="00091D6D" w:rsidRDefault="00BF44F3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  <w:sectPr w:rsidR="00BF44F3" w:rsidRPr="00091D6D" w:rsidSect="0008307F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num="4" w:space="676" w:equalWidth="0">
            <w:col w:w="1355" w:space="2032"/>
            <w:col w:w="2052" w:space="706"/>
            <w:col w:w="852" w:space="676"/>
            <w:col w:w="1349"/>
          </w:cols>
          <w:docGrid w:linePitch="360"/>
        </w:sectPr>
      </w:pPr>
      <w:r>
        <w:rPr>
          <w:rFonts w:ascii="Arial Narrow" w:hAnsi="Arial Narrow"/>
          <w:color w:val="000000"/>
          <w:sz w:val="22"/>
          <w:szCs w:val="22"/>
          <w:lang w:val="mk-MK"/>
        </w:rPr>
        <w:t>____________</w:t>
      </w:r>
    </w:p>
    <w:p w:rsidR="00BF44F3" w:rsidRPr="00091D6D" w:rsidRDefault="00BF44F3">
      <w:pPr>
        <w:spacing w:before="62"/>
        <w:rPr>
          <w:rFonts w:ascii="Arial Narrow" w:hAnsi="Arial Narrow"/>
          <w:sz w:val="22"/>
          <w:szCs w:val="22"/>
          <w:lang w:val="mk-MK"/>
        </w:rPr>
        <w:sectPr w:rsidR="00BF44F3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num="2" w:space="2032" w:equalWidth="0">
            <w:col w:w="2503" w:space="2032"/>
            <w:col w:w="4188"/>
          </w:cols>
          <w:docGrid w:linePitch="360"/>
        </w:sectPr>
      </w:pPr>
      <w:r w:rsidRPr="00091D6D">
        <w:rPr>
          <w:rFonts w:ascii="Arial Narrow" w:hAnsi="Arial Narrow"/>
          <w:sz w:val="22"/>
          <w:szCs w:val="22"/>
          <w:lang w:val="mk-MK"/>
        </w:rPr>
        <w:t xml:space="preserve">                                                 </w:t>
      </w:r>
    </w:p>
    <w:p w:rsidR="00BF44F3" w:rsidRPr="00F73A6E" w:rsidRDefault="00BF44F3" w:rsidP="00F17D44">
      <w:pPr>
        <w:spacing w:before="29" w:line="418" w:lineRule="exact"/>
        <w:ind w:right="3629"/>
        <w:jc w:val="both"/>
        <w:rPr>
          <w:rFonts w:ascii="Arial Narrow" w:hAnsi="Arial Narrow"/>
          <w:sz w:val="22"/>
          <w:szCs w:val="22"/>
        </w:rPr>
      </w:pPr>
    </w:p>
    <w:sectPr w:rsidR="00BF44F3" w:rsidRPr="00F73A6E" w:rsidSect="000463D1">
      <w:footnotePr>
        <w:pos w:val="beneathText"/>
      </w:footnotePr>
      <w:type w:val="continuous"/>
      <w:pgSz w:w="11905" w:h="16837"/>
      <w:pgMar w:top="1440" w:right="734" w:bottom="720" w:left="214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_Swis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kCir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C C Times">
    <w:panose1 w:val="02027200000000000000"/>
    <w:charset w:val="00"/>
    <w:family w:val="roman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5F57"/>
    <w:rsid w:val="00012A65"/>
    <w:rsid w:val="000463D1"/>
    <w:rsid w:val="0008307F"/>
    <w:rsid w:val="00091D6D"/>
    <w:rsid w:val="00095BB8"/>
    <w:rsid w:val="000D7BCF"/>
    <w:rsid w:val="000F25C5"/>
    <w:rsid w:val="00167A2A"/>
    <w:rsid w:val="00181CF6"/>
    <w:rsid w:val="00255039"/>
    <w:rsid w:val="00267EE0"/>
    <w:rsid w:val="002A1170"/>
    <w:rsid w:val="002B3A05"/>
    <w:rsid w:val="002C1C06"/>
    <w:rsid w:val="002D2999"/>
    <w:rsid w:val="002E19AE"/>
    <w:rsid w:val="00322A95"/>
    <w:rsid w:val="0041099D"/>
    <w:rsid w:val="00433926"/>
    <w:rsid w:val="00447827"/>
    <w:rsid w:val="0051238C"/>
    <w:rsid w:val="00546155"/>
    <w:rsid w:val="005E1744"/>
    <w:rsid w:val="00693E8C"/>
    <w:rsid w:val="006B4F91"/>
    <w:rsid w:val="006C012A"/>
    <w:rsid w:val="006C5A67"/>
    <w:rsid w:val="00724CB0"/>
    <w:rsid w:val="0077647F"/>
    <w:rsid w:val="00786C58"/>
    <w:rsid w:val="00795F57"/>
    <w:rsid w:val="007E1C2E"/>
    <w:rsid w:val="007E73C1"/>
    <w:rsid w:val="007F2FC9"/>
    <w:rsid w:val="00810227"/>
    <w:rsid w:val="00821148"/>
    <w:rsid w:val="008412DE"/>
    <w:rsid w:val="00870098"/>
    <w:rsid w:val="008B1917"/>
    <w:rsid w:val="008C71AC"/>
    <w:rsid w:val="009237A0"/>
    <w:rsid w:val="009C66DC"/>
    <w:rsid w:val="00A40055"/>
    <w:rsid w:val="00A46B82"/>
    <w:rsid w:val="00A5253C"/>
    <w:rsid w:val="00A57002"/>
    <w:rsid w:val="00A73599"/>
    <w:rsid w:val="00B06631"/>
    <w:rsid w:val="00B30305"/>
    <w:rsid w:val="00B42E17"/>
    <w:rsid w:val="00BA5130"/>
    <w:rsid w:val="00BC28AC"/>
    <w:rsid w:val="00BF44F3"/>
    <w:rsid w:val="00C06395"/>
    <w:rsid w:val="00CC0762"/>
    <w:rsid w:val="00CD2FE9"/>
    <w:rsid w:val="00CD4E47"/>
    <w:rsid w:val="00D4411F"/>
    <w:rsid w:val="00D5688F"/>
    <w:rsid w:val="00D6699F"/>
    <w:rsid w:val="00DA6093"/>
    <w:rsid w:val="00E4410C"/>
    <w:rsid w:val="00E66266"/>
    <w:rsid w:val="00EC7051"/>
    <w:rsid w:val="00ED241C"/>
    <w:rsid w:val="00ED77F6"/>
    <w:rsid w:val="00F17D44"/>
    <w:rsid w:val="00F73A6E"/>
    <w:rsid w:val="00FC0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3D1"/>
    <w:pPr>
      <w:widowControl w:val="0"/>
      <w:suppressAutoHyphens/>
      <w:autoSpaceDE w:val="0"/>
    </w:pPr>
    <w:rPr>
      <w:rFonts w:ascii="Arial" w:hAnsi="Arial"/>
      <w:sz w:val="20"/>
      <w:szCs w:val="20"/>
      <w:lang w:eastAsia="mk-MK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0463D1"/>
  </w:style>
  <w:style w:type="character" w:customStyle="1" w:styleId="WW-Absatz-Standardschriftart">
    <w:name w:val="WW-Absatz-Standardschriftart"/>
    <w:uiPriority w:val="99"/>
    <w:rsid w:val="000463D1"/>
  </w:style>
  <w:style w:type="character" w:customStyle="1" w:styleId="WW-Absatz-Standardschriftart1">
    <w:name w:val="WW-Absatz-Standardschriftart1"/>
    <w:uiPriority w:val="99"/>
    <w:rsid w:val="000463D1"/>
  </w:style>
  <w:style w:type="character" w:customStyle="1" w:styleId="WW8Num1z0">
    <w:name w:val="WW8Num1z0"/>
    <w:uiPriority w:val="99"/>
    <w:rsid w:val="000463D1"/>
    <w:rPr>
      <w:rFonts w:ascii="Arial" w:hAnsi="Arial"/>
      <w:color w:val="auto"/>
      <w:sz w:val="18"/>
      <w:lang w:val="en-GB"/>
    </w:rPr>
  </w:style>
  <w:style w:type="character" w:customStyle="1" w:styleId="WW8Num1z1">
    <w:name w:val="WW8Num1z1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WW-Absatz-Standardschriftart11">
    <w:name w:val="WW-Absatz-Standardschriftart11"/>
    <w:uiPriority w:val="99"/>
    <w:rsid w:val="000463D1"/>
  </w:style>
  <w:style w:type="character" w:customStyle="1" w:styleId="RTFNum21">
    <w:name w:val="RTF_Num 2 1"/>
    <w:uiPriority w:val="99"/>
    <w:rsid w:val="000463D1"/>
    <w:rPr>
      <w:rFonts w:ascii="Arial" w:hAnsi="Arial"/>
      <w:color w:val="auto"/>
      <w:sz w:val="18"/>
      <w:lang w:val="en-GB"/>
    </w:rPr>
  </w:style>
  <w:style w:type="character" w:customStyle="1" w:styleId="RTFNum22">
    <w:name w:val="RTF_Num 2 2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23">
    <w:name w:val="RTF_Num 2 3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24">
    <w:name w:val="RTF_Num 2 4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25">
    <w:name w:val="RTF_Num 2 5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26">
    <w:name w:val="RTF_Num 2 6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27">
    <w:name w:val="RTF_Num 2 7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28">
    <w:name w:val="RTF_Num 2 8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29">
    <w:name w:val="RTF_Num 2 9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31">
    <w:name w:val="RTF_Num 3 1"/>
    <w:uiPriority w:val="99"/>
    <w:rsid w:val="000463D1"/>
    <w:rPr>
      <w:rFonts w:ascii="Arial" w:hAnsi="Arial"/>
      <w:color w:val="auto"/>
      <w:sz w:val="18"/>
      <w:lang w:val="en-GB"/>
    </w:rPr>
  </w:style>
  <w:style w:type="character" w:customStyle="1" w:styleId="RTFNum32">
    <w:name w:val="RTF_Num 3 2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33">
    <w:name w:val="RTF_Num 3 3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34">
    <w:name w:val="RTF_Num 3 4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35">
    <w:name w:val="RTF_Num 3 5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36">
    <w:name w:val="RTF_Num 3 6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37">
    <w:name w:val="RTF_Num 3 7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38">
    <w:name w:val="RTF_Num 3 8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39">
    <w:name w:val="RTF_Num 3 9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41">
    <w:name w:val="RTF_Num 4 1"/>
    <w:uiPriority w:val="99"/>
    <w:rsid w:val="000463D1"/>
    <w:rPr>
      <w:rFonts w:ascii="Arial" w:hAnsi="Arial"/>
      <w:i/>
      <w:color w:val="auto"/>
      <w:sz w:val="24"/>
      <w:lang w:val="en-GB"/>
    </w:rPr>
  </w:style>
  <w:style w:type="character" w:customStyle="1" w:styleId="RTFNum42">
    <w:name w:val="RTF_Num 4 2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43">
    <w:name w:val="RTF_Num 4 3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44">
    <w:name w:val="RTF_Num 4 4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45">
    <w:name w:val="RTF_Num 4 5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46">
    <w:name w:val="RTF_Num 4 6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47">
    <w:name w:val="RTF_Num 4 7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48">
    <w:name w:val="RTF_Num 4 8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49">
    <w:name w:val="RTF_Num 4 9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51">
    <w:name w:val="RTF_Num 5 1"/>
    <w:uiPriority w:val="99"/>
    <w:rsid w:val="000463D1"/>
    <w:rPr>
      <w:rFonts w:ascii="Arial" w:hAnsi="Arial"/>
      <w:b/>
      <w:color w:val="auto"/>
      <w:sz w:val="24"/>
      <w:lang w:val="en-GB"/>
    </w:rPr>
  </w:style>
  <w:style w:type="character" w:customStyle="1" w:styleId="RTFNum52">
    <w:name w:val="RTF_Num 5 2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53">
    <w:name w:val="RTF_Num 5 3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54">
    <w:name w:val="RTF_Num 5 4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55">
    <w:name w:val="RTF_Num 5 5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56">
    <w:name w:val="RTF_Num 5 6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57">
    <w:name w:val="RTF_Num 5 7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58">
    <w:name w:val="RTF_Num 5 8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59">
    <w:name w:val="RTF_Num 5 9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61">
    <w:name w:val="RTF_Num 6 1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62">
    <w:name w:val="RTF_Num 6 2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63">
    <w:name w:val="RTF_Num 6 3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64">
    <w:name w:val="RTF_Num 6 4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65">
    <w:name w:val="RTF_Num 6 5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66">
    <w:name w:val="RTF_Num 6 6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67">
    <w:name w:val="RTF_Num 6 7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68">
    <w:name w:val="RTF_Num 6 8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69">
    <w:name w:val="RTF_Num 6 9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71">
    <w:name w:val="RTF_Num 7 1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72">
    <w:name w:val="RTF_Num 7 2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73">
    <w:name w:val="RTF_Num 7 3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74">
    <w:name w:val="RTF_Num 7 4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75">
    <w:name w:val="RTF_Num 7 5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76">
    <w:name w:val="RTF_Num 7 6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77">
    <w:name w:val="RTF_Num 7 7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78">
    <w:name w:val="RTF_Num 7 8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79">
    <w:name w:val="RTF_Num 7 9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81">
    <w:name w:val="RTF_Num 8 1"/>
    <w:uiPriority w:val="99"/>
    <w:rsid w:val="000463D1"/>
    <w:rPr>
      <w:rFonts w:ascii="Arial" w:hAnsi="Arial"/>
      <w:b/>
      <w:color w:val="auto"/>
      <w:sz w:val="20"/>
      <w:lang w:val="en-GB"/>
    </w:rPr>
  </w:style>
  <w:style w:type="character" w:customStyle="1" w:styleId="RTFNum82">
    <w:name w:val="RTF_Num 8 2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83">
    <w:name w:val="RTF_Num 8 3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84">
    <w:name w:val="RTF_Num 8 4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85">
    <w:name w:val="RTF_Num 8 5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86">
    <w:name w:val="RTF_Num 8 6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87">
    <w:name w:val="RTF_Num 8 7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88">
    <w:name w:val="RTF_Num 8 8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89">
    <w:name w:val="RTF_Num 8 9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91">
    <w:name w:val="RTF_Num 9 1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92">
    <w:name w:val="RTF_Num 9 2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93">
    <w:name w:val="RTF_Num 9 3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94">
    <w:name w:val="RTF_Num 9 4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95">
    <w:name w:val="RTF_Num 9 5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96">
    <w:name w:val="RTF_Num 9 6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97">
    <w:name w:val="RTF_Num 9 7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98">
    <w:name w:val="RTF_Num 9 8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RTFNum99">
    <w:name w:val="RTF_Num 9 9"/>
    <w:uiPriority w:val="99"/>
    <w:rsid w:val="000463D1"/>
    <w:rPr>
      <w:rFonts w:ascii="Arial" w:hAnsi="Arial"/>
      <w:color w:val="auto"/>
      <w:sz w:val="24"/>
      <w:lang w:val="en-GB"/>
    </w:rPr>
  </w:style>
  <w:style w:type="character" w:customStyle="1" w:styleId="NumberingSymbols">
    <w:name w:val="Numbering Symbols"/>
    <w:uiPriority w:val="99"/>
    <w:rsid w:val="000463D1"/>
  </w:style>
  <w:style w:type="paragraph" w:customStyle="1" w:styleId="Heading">
    <w:name w:val="Heading"/>
    <w:basedOn w:val="Normal"/>
    <w:next w:val="BodyText"/>
    <w:uiPriority w:val="99"/>
    <w:rsid w:val="000463D1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rsid w:val="000463D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A73599"/>
    <w:rPr>
      <w:rFonts w:ascii="Arial" w:hAnsi="Arial" w:cs="Times New Roman"/>
      <w:sz w:val="20"/>
      <w:szCs w:val="20"/>
      <w:lang w:val="en-US"/>
    </w:rPr>
  </w:style>
  <w:style w:type="paragraph" w:styleId="List">
    <w:name w:val="List"/>
    <w:basedOn w:val="BodyText"/>
    <w:uiPriority w:val="99"/>
    <w:semiHidden/>
    <w:rsid w:val="000463D1"/>
    <w:rPr>
      <w:rFonts w:cs="Tahoma"/>
    </w:rPr>
  </w:style>
  <w:style w:type="paragraph" w:styleId="Caption">
    <w:name w:val="caption"/>
    <w:basedOn w:val="Normal"/>
    <w:uiPriority w:val="99"/>
    <w:qFormat/>
    <w:rsid w:val="000463D1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0463D1"/>
    <w:rPr>
      <w:rFonts w:cs="Tahoma"/>
    </w:rPr>
  </w:style>
  <w:style w:type="paragraph" w:customStyle="1" w:styleId="Caption1">
    <w:name w:val="Caption1"/>
    <w:basedOn w:val="Normal"/>
    <w:uiPriority w:val="99"/>
    <w:rsid w:val="000463D1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uiPriority w:val="99"/>
    <w:rsid w:val="000463D1"/>
    <w:pPr>
      <w:keepNext/>
      <w:numPr>
        <w:numId w:val="1"/>
      </w:numPr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uiPriority w:val="99"/>
    <w:rsid w:val="000463D1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link w:val="BodyText2Char"/>
    <w:uiPriority w:val="99"/>
    <w:rsid w:val="000463D1"/>
    <w:pPr>
      <w:ind w:left="43"/>
    </w:pPr>
    <w:rPr>
      <w:rFonts w:ascii="MAC C Swiss" w:hAnsi="MAC C Swiss" w:cs="MAC C Swiss"/>
      <w:color w:val="000000"/>
      <w:sz w:val="19"/>
      <w:szCs w:val="19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A73599"/>
    <w:rPr>
      <w:rFonts w:ascii="Arial" w:hAnsi="Arial" w:cs="Times New Roman"/>
      <w:sz w:val="20"/>
      <w:szCs w:val="20"/>
      <w:lang w:val="en-US"/>
    </w:rPr>
  </w:style>
  <w:style w:type="paragraph" w:customStyle="1" w:styleId="TableContents">
    <w:name w:val="Table Contents"/>
    <w:basedOn w:val="Normal"/>
    <w:uiPriority w:val="99"/>
    <w:rsid w:val="000463D1"/>
  </w:style>
  <w:style w:type="paragraph" w:customStyle="1" w:styleId="TableHeading">
    <w:name w:val="Table Heading"/>
    <w:basedOn w:val="TableContents"/>
    <w:uiPriority w:val="99"/>
    <w:rsid w:val="000463D1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</TotalTime>
  <Pages>5</Pages>
  <Words>1152</Words>
  <Characters>6570</Characters>
  <Application>Microsoft Office Outlook</Application>
  <DocSecurity>0</DocSecurity>
  <Lines>0</Lines>
  <Paragraphs>0</Paragraphs>
  <ScaleCrop>false</ScaleCrop>
  <Company>NONE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zoricaan</dc:creator>
  <cp:keywords/>
  <dc:description/>
  <cp:lastModifiedBy>Windows</cp:lastModifiedBy>
  <cp:revision>14</cp:revision>
  <cp:lastPrinted>2013-02-22T09:12:00Z</cp:lastPrinted>
  <dcterms:created xsi:type="dcterms:W3CDTF">2013-01-15T09:25:00Z</dcterms:created>
  <dcterms:modified xsi:type="dcterms:W3CDTF">2018-01-22T19:00:00Z</dcterms:modified>
</cp:coreProperties>
</file>